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8" w:after="0" w:line="240" w:lineRule="auto"/>
        <w:ind w:left="516" w:right="257"/>
        <w:jc w:val="center"/>
        <w:tabs>
          <w:tab w:pos="5840" w:val="left"/>
        </w:tabs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t.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of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5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75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</w:rPr>
        <w:t>20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99"/>
        </w:rPr>
        <w:t>1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4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</w:rPr>
        <w:t>/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</w:rPr>
        <w:t>20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99"/>
        </w:rPr>
        <w:t>1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4"/>
        </w:rPr>
        <w:t>2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0" w:after="0" w:line="361" w:lineRule="exact"/>
        <w:ind w:left="102" w:right="-20"/>
        <w:jc w:val="left"/>
        <w:tabs>
          <w:tab w:pos="3500" w:val="left"/>
          <w:tab w:pos="730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Si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th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25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3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</w:rPr>
        <w:t>k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im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¼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12" w:after="0" w:line="261" w:lineRule="exact"/>
        <w:ind w:left="181" w:right="-20"/>
        <w:jc w:val="left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v:group style="position:absolute;margin-left:210.050003pt;margin-top:5.486355pt;width:56pt;height:.1pt;mso-position-horizontal-relative:page;mso-position-vertical-relative:paragraph;z-index:-575" coordorigin="4201,110" coordsize="1120,2">
            <v:shape style="position:absolute;left:4201;top:110;width:1120;height:2" coordorigin="4201,110" coordsize="1120,0" path="m5321,110l4201,110e" filled="f" stroked="t" strokeweight=".75pt" strokecolor="#000000">
              <v:path arrowok="t"/>
            </v:shape>
          </v:group>
          <w10:wrap type="none"/>
        </w:pict>
      </w:r>
      <w:r>
        <w:rPr/>
        <w:pict>
          <v:shape style="position:absolute;margin-left:295.705353pt;margin-top:17.079832pt;width:77.870352pt;height:26.8275pt;mso-position-horizontal-relative:page;mso-position-vertical-relative:paragraph;z-index:-573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  <w:position w:val="0"/>
        </w:rPr>
      </w:r>
    </w:p>
    <w:p>
      <w:pPr>
        <w:spacing w:before="73" w:after="0" w:line="240" w:lineRule="auto"/>
        <w:ind w:left="3687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75.676381pt;height:23.625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28" w:after="0" w:line="240" w:lineRule="auto"/>
        <w:ind w:left="3945" w:right="3916"/>
        <w:jc w:val="center"/>
        <w:rPr>
          <w:rFonts w:ascii="Comic Sans MS" w:hAnsi="Comic Sans MS" w:cs="Comic Sans MS" w:eastAsia="Comic Sans MS"/>
          <w:sz w:val="26"/>
          <w:szCs w:val="26"/>
        </w:rPr>
      </w:pPr>
      <w:rPr/>
      <w:r>
        <w:rPr/>
        <w:pict>
          <v:group style="position:absolute;margin-left:426.674988pt;margin-top:-13.978318pt;width:50.75pt;height:57.9pt;mso-position-horizontal-relative:page;mso-position-vertical-relative:paragraph;z-index:-574" coordorigin="8533,-280" coordsize="1015,1158">
            <v:group style="position:absolute;left:9419;top:730;width:118;height:140" coordorigin="9419,730" coordsize="118,140">
              <v:shape style="position:absolute;left:9419;top:730;width:118;height:140" coordorigin="9419,730" coordsize="118,140" path="m9450,733l9419,871,9522,748,9473,748,9460,743,9450,733e" filled="t" fillcolor="#CDCDCD" stroked="f">
                <v:path arrowok="t"/>
                <v:fill/>
              </v:shape>
              <v:shape style="position:absolute;left:9419;top:730;width:118;height:140" coordorigin="9419,730" coordsize="118,140" path="m9537,730l9512,742,9491,748,9473,748,9522,748,9537,730e" filled="t" fillcolor="#CDCDCD" stroked="f">
                <v:path arrowok="t"/>
                <v:fill/>
              </v:shape>
            </v:group>
            <v:group style="position:absolute;left:8561;top:-272;width:980;height:1143" coordorigin="8561,-272" coordsize="980,1143">
              <v:shape style="position:absolute;left:8561;top:-272;width:980;height:1143" coordorigin="8561,-272" coordsize="980,1143" path="m8561,-272l8561,871,9419,871,9541,728,9541,-272,8561,-272xe" filled="f" stroked="t" strokeweight=".75pt" strokecolor="#000000">
                <v:path arrowok="t"/>
              </v:shape>
            </v:group>
            <v:group style="position:absolute;left:9419;top:730;width:118;height:140" coordorigin="9419,730" coordsize="118,140">
              <v:shape style="position:absolute;left:9419;top:730;width:118;height:140" coordorigin="9419,730" coordsize="118,140" path="m9419,871l9450,733,9460,743,9473,748,9491,748,9512,742,9537,730e" filled="f" stroked="t" strokeweight=".75pt" strokecolor="#000000">
                <v:path arrowok="t"/>
              </v:shape>
            </v:group>
            <v:group style="position:absolute;left:8541;top:301;width:980;height:2" coordorigin="8541,301" coordsize="980,2">
              <v:shape style="position:absolute;left:8541;top:301;width:980;height:2" coordorigin="8541,301" coordsize="980,0" path="m9521,301l8541,301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Comic Sans MS" w:hAnsi="Comic Sans MS" w:cs="Comic Sans MS" w:eastAsia="Comic Sans MS"/>
          <w:sz w:val="26"/>
          <w:szCs w:val="26"/>
          <w:w w:val="99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</w:rPr>
        <w:t>.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  <w:t>V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  <w:u w:val="thick" w:color="0000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</w:rPr>
        <w:t>y</w:t>
      </w:r>
      <w:r>
        <w:rPr>
          <w:rFonts w:ascii="Comic Sans MS" w:hAnsi="Comic Sans MS" w:cs="Comic Sans MS" w:eastAsia="Comic Sans MS"/>
          <w:sz w:val="26"/>
          <w:szCs w:val="26"/>
          <w:spacing w:val="-11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8"/>
          <w:w w:val="100"/>
          <w:u w:val="thick" w:color="0000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8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8"/>
          <w:w w:val="100"/>
          <w:u w:val="thick" w:color="000000"/>
        </w:rPr>
      </w:r>
      <w:r>
        <w:rPr>
          <w:rFonts w:ascii="Courier New" w:hAnsi="Courier New" w:cs="Courier New" w:eastAsia="Courier New"/>
          <w:sz w:val="26"/>
          <w:szCs w:val="26"/>
          <w:spacing w:val="0"/>
          <w:w w:val="100"/>
          <w:u w:val="thick" w:color="000000"/>
        </w:rPr>
        <w:t>7</w:t>
      </w:r>
      <w:r>
        <w:rPr>
          <w:rFonts w:ascii="Courier New" w:hAnsi="Courier New" w:cs="Courier New" w:eastAsia="Courier New"/>
          <w:sz w:val="26"/>
          <w:szCs w:val="26"/>
          <w:spacing w:val="0"/>
          <w:w w:val="100"/>
          <w:u w:val="thick" w:color="000000"/>
        </w:rPr>
      </w:r>
      <w:r>
        <w:rPr>
          <w:rFonts w:ascii="Courier New" w:hAnsi="Courier New" w:cs="Courier New" w:eastAsia="Courier New"/>
          <w:sz w:val="26"/>
          <w:szCs w:val="26"/>
          <w:spacing w:val="-73"/>
          <w:w w:val="100"/>
          <w:u w:val="thick" w:color="000000"/>
        </w:rPr>
        <w:t> </w:t>
      </w:r>
      <w:r>
        <w:rPr>
          <w:rFonts w:ascii="Courier New" w:hAnsi="Courier New" w:cs="Courier New" w:eastAsia="Courier New"/>
          <w:sz w:val="26"/>
          <w:szCs w:val="26"/>
          <w:spacing w:val="-73"/>
          <w:w w:val="100"/>
          <w:u w:val="thick" w:color="000000"/>
        </w:rPr>
      </w:r>
      <w:r>
        <w:rPr>
          <w:rFonts w:ascii="Courier New" w:hAnsi="Courier New" w:cs="Courier New" w:eastAsia="Courier New"/>
          <w:sz w:val="26"/>
          <w:szCs w:val="26"/>
          <w:spacing w:val="-7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6"/>
          <w:w w:val="99"/>
          <w:u w:val="thick" w:color="0000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6"/>
          <w:w w:val="99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u w:val="thick" w:color="0000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u w:val="thick" w:color="0000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4"/>
          <w:w w:val="99"/>
          <w:u w:val="thick" w:color="000000"/>
        </w:rPr>
        <w:t>k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99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u w:val="thick" w:color="0000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u w:val="thick" w:color="000000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u w:val="thick" w:color="0000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0" w:after="0" w:line="301" w:lineRule="exact"/>
        <w:ind w:right="2127"/>
        <w:jc w:val="righ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12"/>
          <w:b/>
          <w:bCs/>
          <w:position w:val="-1"/>
        </w:rPr>
        <w:t>7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64" w:lineRule="exact"/>
        <w:ind w:left="102" w:right="-20"/>
        <w:jc w:val="left"/>
        <w:tabs>
          <w:tab w:pos="686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ct</w:t>
      </w:r>
      <w:r>
        <w:rPr>
          <w:rFonts w:ascii="Comic Sans MS" w:hAnsi="Comic Sans MS" w:cs="Comic Sans MS" w:eastAsia="Comic Sans MS"/>
          <w:sz w:val="28"/>
          <w:szCs w:val="28"/>
          <w:spacing w:val="-8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9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a,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b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:</w:t>
        <w:tab/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4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4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275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pt;margin-top:-33.373142pt;width:544.756050pt;height:29.8pt;mso-position-horizontal-relative:page;mso-position-vertical-relative:paragraph;z-index:-578" coordorigin="439,-667" coordsize="10895,596">
            <v:group style="position:absolute;left:447;top:-566;width:10872;height:2" coordorigin="447,-566" coordsize="10872,2">
              <v:shape style="position:absolute;left:447;top:-566;width:10872;height:2" coordorigin="447,-566" coordsize="10872,0" path="m447,-566l11318,-566e" filled="f" stroked="t" strokeweight=".46pt" strokecolor="#000000">
                <v:path arrowok="t"/>
              </v:shape>
            </v:group>
            <v:group style="position:absolute;left:447;top:-116;width:10879;height:2" coordorigin="447,-116" coordsize="10879,2">
              <v:shape style="position:absolute;left:447;top:-116;width:10879;height:2" coordorigin="447,-116" coordsize="10879,0" path="m447,-116l11326,-116e" filled="f" stroked="t" strokeweight=".82pt" strokecolor="#000000">
                <v:path arrowok="t"/>
              </v:shape>
            </v:group>
            <v:group style="position:absolute;left:450;top:-563;width:2;height:440" coordorigin="450,-563" coordsize="2,440">
              <v:shape style="position:absolute;left:450;top:-563;width:2;height:440" coordorigin="450,-563" coordsize="0,440" path="m450,-563l450,-123e" filled="f" stroked="t" strokeweight=".46pt" strokecolor="#000000">
                <v:path arrowok="t"/>
              </v:shape>
            </v:group>
            <v:group style="position:absolute;left:11319;top:-563;width:2;height:461" coordorigin="11319,-563" coordsize="2,461">
              <v:shape style="position:absolute;left:11319;top:-563;width:2;height:461" coordorigin="11319,-563" coordsize="0,461" path="m11319,-563l11319,-101e" filled="f" stroked="t" strokeweight=".77005pt" strokecolor="#000000">
                <v:path arrowok="t"/>
              </v:shape>
            </v:group>
            <v:group style="position:absolute;left:11315;top:-563;width:2;height:450" coordorigin="11315,-563" coordsize="2,450">
              <v:shape style="position:absolute;left:11315;top:-563;width:2;height:450" coordorigin="11315,-563" coordsize="0,450" path="m11315,-563l11315,-112e" filled="f" stroked="t" strokeweight=".45999pt" strokecolor="#000000">
                <v:path arrowok="t"/>
              </v:shape>
            </v:group>
            <v:group style="position:absolute;left:10700;top:-657;width:576;height:576" coordorigin="10700,-657" coordsize="576,576">
              <v:shape style="position:absolute;left:10700;top:-657;width:576;height:576" coordorigin="10700,-657" coordsize="576,576" path="m10988,-657l10919,-649,10856,-625,10801,-588,10756,-540,10723,-482,10704,-416,10700,-369,10701,-346,10715,-278,10743,-218,10784,-166,10836,-125,10897,-96,10964,-82,10988,-81,11012,-82,11079,-96,11140,-125,11192,-166,11233,-218,11261,-278,11275,-346,11276,-369,11275,-393,11261,-460,11233,-521,11192,-573,11140,-614,11079,-643,11012,-657,10988,-657e" filled="t" fillcolor="#FFFFFF" stroked="f">
                <v:path arrowok="t"/>
                <v:fill/>
              </v:shape>
            </v:group>
            <v:group style="position:absolute;left:10700;top:-657;width:576;height:576" coordorigin="10700,-657" coordsize="576,576">
              <v:shape style="position:absolute;left:10700;top:-657;width:576;height:576" coordorigin="10700,-657" coordsize="576,576" path="m10988,-657l10919,-649,10856,-625,10801,-588,10756,-540,10723,-482,10704,-416,10700,-369,10701,-346,10715,-278,10743,-218,10784,-166,10836,-125,10897,-96,10964,-82,10988,-81,11012,-82,11079,-96,11140,-125,11192,-166,11233,-218,11261,-278,11275,-346,11276,-369,11275,-393,11261,-460,11233,-521,11192,-573,11140,-614,11079,-643,11012,-657,10988,-657x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’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,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is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1" w:after="0" w:line="240" w:lineRule="auto"/>
        <w:ind w:left="1543" w:right="-20"/>
        <w:jc w:val="left"/>
        <w:tabs>
          <w:tab w:pos="4460" w:val="left"/>
          <w:tab w:pos="798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tic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h</w:t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61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’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rk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1543" w:right="-20"/>
        <w:jc w:val="left"/>
        <w:tabs>
          <w:tab w:pos="4420" w:val="left"/>
          <w:tab w:pos="80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61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3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.............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9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337" w:lineRule="exact"/>
        <w:ind w:left="1543" w:right="-20"/>
        <w:jc w:val="left"/>
        <w:tabs>
          <w:tab w:pos="4500" w:val="left"/>
          <w:tab w:pos="80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l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1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1"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ct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61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..........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....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,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in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ri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cci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337" w:lineRule="exact"/>
        <w:ind w:left="1543" w:right="-20"/>
        <w:jc w:val="left"/>
        <w:tabs>
          <w:tab w:pos="4420" w:val="left"/>
          <w:tab w:pos="802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399pt;margin-top:22.728188pt;width:544.75607pt;height:29.55pt;mso-position-horizontal-relative:page;mso-position-vertical-relative:paragraph;z-index:-577" coordorigin="439,455" coordsize="10895,591">
            <v:group style="position:absolute;left:447;top:564;width:10872;height:2" coordorigin="447,564" coordsize="10872,2">
              <v:shape style="position:absolute;left:447;top:564;width:10872;height:2" coordorigin="447,564" coordsize="10872,0" path="m447,564l11318,564e" filled="f" stroked="t" strokeweight=".45999pt" strokecolor="#000000">
                <v:path arrowok="t"/>
              </v:shape>
            </v:group>
            <v:group style="position:absolute;left:447;top:1014;width:10879;height:2" coordorigin="447,1014" coordsize="10879,2">
              <v:shape style="position:absolute;left:447;top:1014;width:10879;height:2" coordorigin="447,1014" coordsize="10879,0" path="m447,1014l11326,1014e" filled="f" stroked="t" strokeweight=".82002pt" strokecolor="#000000">
                <v:path arrowok="t"/>
              </v:shape>
            </v:group>
            <v:group style="position:absolute;left:450;top:567;width:2;height:439" coordorigin="450,567" coordsize="2,439">
              <v:shape style="position:absolute;left:450;top:567;width:2;height:439" coordorigin="450,567" coordsize="0,439" path="m450,567l450,1007e" filled="f" stroked="t" strokeweight=".46pt" strokecolor="#000000">
                <v:path arrowok="t"/>
              </v:shape>
            </v:group>
            <v:group style="position:absolute;left:11319;top:567;width:2;height:461" coordorigin="11319,567" coordsize="2,461">
              <v:shape style="position:absolute;left:11319;top:567;width:2;height:461" coordorigin="11319,567" coordsize="0,461" path="m11319,567l11319,1028e" filled="f" stroked="t" strokeweight=".77005pt" strokecolor="#000000">
                <v:path arrowok="t"/>
              </v:shape>
            </v:group>
            <v:group style="position:absolute;left:11315;top:567;width:2;height:450" coordorigin="11315,567" coordsize="2,450">
              <v:shape style="position:absolute;left:11315;top:567;width:2;height:450" coordorigin="11315,567" coordsize="0,450" path="m11315,567l11315,1017e" filled="f" stroked="t" strokeweight=".45999pt" strokecolor="#000000">
                <v:path arrowok="t"/>
              </v:shape>
            </v:group>
            <v:group style="position:absolute;left:10641;top:462;width:576;height:576" coordorigin="10641,462" coordsize="576,576">
              <v:shape style="position:absolute;left:10641;top:462;width:576;height:576" coordorigin="10641,462" coordsize="576,576" path="m10929,462l10860,470,10797,494,10742,531,10697,580,10664,638,10645,703,10641,750,10642,774,10656,841,10684,902,10725,954,10777,995,10838,1023,10905,1037,10929,1038,10953,1037,11020,1023,11081,995,11133,954,11174,902,11202,841,11216,774,11217,750,11216,726,11202,659,11174,598,11133,546,11081,505,11020,477,10953,463,10929,462e" filled="t" fillcolor="#FFFFFF" stroked="f">
                <v:path arrowok="t"/>
                <v:fill/>
              </v:shape>
            </v:group>
            <v:group style="position:absolute;left:10641;top:462;width:576;height:576" coordorigin="10641,462" coordsize="576,576">
              <v:shape style="position:absolute;left:10641;top:462;width:576;height:576" coordorigin="10641,462" coordsize="576,576" path="m10929,462l10860,470,10797,494,10742,531,10697,580,10664,638,10645,703,10641,750,10642,774,10656,841,10684,902,10725,954,10777,995,10838,1023,10905,1037,10929,1038,10953,1037,11020,1023,11081,995,11133,954,11174,902,11202,841,11216,774,11217,750,11216,726,11202,659,11174,598,11133,546,11081,505,11020,477,10953,463,10929,462x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8"/>
          <w:w w:val="100"/>
          <w:position w:val="-1"/>
        </w:rPr>
        <w:t>l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y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1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rily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1"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F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ly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67" w:lineRule="exact"/>
        <w:ind w:left="102" w:right="-20"/>
        <w:jc w:val="left"/>
        <w:tabs>
          <w:tab w:pos="650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B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-1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ac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ds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is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:</w:t>
        <w:tab/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4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½</w:t>
      </w:r>
      <w:r>
        <w:rPr>
          <w:rFonts w:ascii="Comic Sans MS" w:hAnsi="Comic Sans MS" w:cs="Comic Sans MS" w:eastAsia="Comic Sans MS"/>
          <w:sz w:val="28"/>
          <w:szCs w:val="28"/>
          <w:spacing w:val="-1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2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7.559967" w:type="dxa"/>
      </w:tblPr>
      <w:tblGrid/>
      <w:tr>
        <w:trPr>
          <w:trHeight w:val="386" w:hRule="exact"/>
        </w:trPr>
        <w:tc>
          <w:tcPr>
            <w:tcW w:w="1787" w:type="dxa"/>
            <w:tcBorders>
              <w:top w:val="single" w:sz="4.17594" w:space="0" w:color="000000"/>
              <w:bottom w:val="single" w:sz="4.199900" w:space="0" w:color="000000"/>
              <w:left w:val="single" w:sz="3.68" w:space="0" w:color="000000"/>
              <w:right w:val="single" w:sz="3.68" w:space="0" w:color="000000"/>
            </w:tcBorders>
          </w:tcPr>
          <w:p>
            <w:pPr>
              <w:spacing w:before="0" w:after="0" w:line="336" w:lineRule="exact"/>
              <w:ind w:left="424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wo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  <w:position w:val="-1"/>
              </w:rPr>
              <w:t>r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ri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  <w:position w:val="-1"/>
              </w:rPr>
              <w:t>e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d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  <w:tc>
          <w:tcPr>
            <w:tcW w:w="1786" w:type="dxa"/>
            <w:tcBorders>
              <w:top w:val="single" w:sz="4.17594" w:space="0" w:color="000000"/>
              <w:bottom w:val="single" w:sz="4.199900" w:space="0" w:color="000000"/>
              <w:left w:val="single" w:sz="3.68" w:space="0" w:color="000000"/>
              <w:right w:val="single" w:sz="3.68" w:space="0" w:color="000000"/>
            </w:tcBorders>
          </w:tcPr>
          <w:p>
            <w:pPr>
              <w:spacing w:before="0" w:after="0" w:line="336" w:lineRule="exact"/>
              <w:ind w:left="410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s</w:t>
            </w:r>
            <w:r>
              <w:rPr>
                <w:rFonts w:ascii="Tahoma" w:hAnsi="Tahoma" w:cs="Tahoma" w:eastAsia="Tahoma"/>
                <w:sz w:val="28"/>
                <w:szCs w:val="28"/>
                <w:spacing w:val="2"/>
                <w:w w:val="100"/>
                <w:position w:val="-1"/>
              </w:rPr>
              <w:t>u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  <w:position w:val="-1"/>
              </w:rPr>
              <w:t>g</w:t>
            </w:r>
            <w:r>
              <w:rPr>
                <w:rFonts w:ascii="Tahoma" w:hAnsi="Tahoma" w:cs="Tahoma" w:eastAsia="Tahoma"/>
                <w:sz w:val="28"/>
                <w:szCs w:val="28"/>
                <w:spacing w:val="-4"/>
                <w:w w:val="100"/>
                <w:position w:val="-1"/>
              </w:rPr>
              <w:t>g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  <w:position w:val="-1"/>
              </w:rPr>
              <w:t>e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s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t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  <w:tc>
          <w:tcPr>
            <w:tcW w:w="1787" w:type="dxa"/>
            <w:tcBorders>
              <w:top w:val="single" w:sz="4.17594" w:space="0" w:color="000000"/>
              <w:bottom w:val="single" w:sz="4.199900" w:space="0" w:color="000000"/>
              <w:left w:val="single" w:sz="3.68" w:space="0" w:color="000000"/>
              <w:right w:val="single" w:sz="3.68016" w:space="0" w:color="000000"/>
            </w:tcBorders>
          </w:tcPr>
          <w:p>
            <w:pPr>
              <w:spacing w:before="0" w:after="0" w:line="336" w:lineRule="exact"/>
              <w:ind w:left="360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f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  <w:position w:val="-1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rt</w:t>
            </w:r>
            <w:r>
              <w:rPr>
                <w:rFonts w:ascii="Tahoma" w:hAnsi="Tahoma" w:cs="Tahoma" w:eastAsia="Tahoma"/>
                <w:sz w:val="28"/>
                <w:szCs w:val="28"/>
                <w:spacing w:val="1"/>
                <w:w w:val="100"/>
                <w:position w:val="-1"/>
              </w:rPr>
              <w:t>n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i</w:t>
            </w:r>
            <w:r>
              <w:rPr>
                <w:rFonts w:ascii="Tahoma" w:hAnsi="Tahoma" w:cs="Tahoma" w:eastAsia="Tahoma"/>
                <w:sz w:val="28"/>
                <w:szCs w:val="28"/>
                <w:spacing w:val="4"/>
                <w:w w:val="100"/>
                <w:position w:val="-1"/>
              </w:rPr>
              <w:t>g</w:t>
            </w:r>
            <w:r>
              <w:rPr>
                <w:rFonts w:ascii="Tahoma" w:hAnsi="Tahoma" w:cs="Tahoma" w:eastAsia="Tahoma"/>
                <w:sz w:val="28"/>
                <w:szCs w:val="28"/>
                <w:spacing w:val="2"/>
                <w:w w:val="100"/>
                <w:position w:val="-1"/>
              </w:rPr>
              <w:t>h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t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  <w:tc>
          <w:tcPr>
            <w:tcW w:w="1786" w:type="dxa"/>
            <w:tcBorders>
              <w:top w:val="single" w:sz="4.17594" w:space="0" w:color="000000"/>
              <w:bottom w:val="single" w:sz="4.199900" w:space="0" w:color="000000"/>
              <w:left w:val="single" w:sz="3.68016" w:space="0" w:color="000000"/>
              <w:right w:val="single" w:sz="3.68016" w:space="0" w:color="000000"/>
            </w:tcBorders>
          </w:tcPr>
          <w:p>
            <w:pPr>
              <w:spacing w:before="0" w:after="0" w:line="336" w:lineRule="exact"/>
              <w:ind w:left="503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w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rd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  <w:tc>
          <w:tcPr>
            <w:tcW w:w="1787" w:type="dxa"/>
            <w:tcBorders>
              <w:top w:val="single" w:sz="4.17594" w:space="0" w:color="000000"/>
              <w:bottom w:val="single" w:sz="4.199900" w:space="0" w:color="000000"/>
              <w:left w:val="single" w:sz="3.68016" w:space="0" w:color="000000"/>
              <w:right w:val="single" w:sz="3.67992" w:space="0" w:color="000000"/>
            </w:tcBorders>
          </w:tcPr>
          <w:p>
            <w:pPr>
              <w:spacing w:before="0" w:after="0" w:line="336" w:lineRule="exact"/>
              <w:ind w:left="547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r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  <w:position w:val="-1"/>
              </w:rPr>
              <w:t>e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position w:val="-1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ch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12" w:after="0" w:line="240" w:lineRule="auto"/>
        <w:ind w:left="10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5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’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6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ice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/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y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u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h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v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e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6"/>
          <w:w w:val="100"/>
        </w:rPr>
        <w:t>w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n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7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rry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!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88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006pt;margin-top:44.011841pt;width:544.75604pt;height:29.55pt;mso-position-horizontal-relative:page;mso-position-vertical-relative:paragraph;z-index:-576" coordorigin="439,880" coordsize="10895,591">
            <v:group style="position:absolute;left:447;top:976;width:10872;height:2" coordorigin="447,976" coordsize="10872,2">
              <v:shape style="position:absolute;left:447;top:976;width:10872;height:2" coordorigin="447,976" coordsize="10872,0" path="m447,976l11318,976e" filled="f" stroked="t" strokeweight=".45999pt" strokecolor="#000000">
                <v:path arrowok="t"/>
              </v:shape>
            </v:group>
            <v:group style="position:absolute;left:447;top:1433;width:10879;height:2" coordorigin="447,1433" coordsize="10879,2">
              <v:shape style="position:absolute;left:447;top:1433;width:10879;height:2" coordorigin="447,1433" coordsize="10879,0" path="m447,1433l11326,1433e" filled="f" stroked="t" strokeweight=".81999pt" strokecolor="#000000">
                <v:path arrowok="t"/>
              </v:shape>
            </v:group>
            <v:group style="position:absolute;left:450;top:979;width:2;height:446" coordorigin="450,979" coordsize="2,446">
              <v:shape style="position:absolute;left:450;top:979;width:2;height:446" coordorigin="450,979" coordsize="0,446" path="m450,979l450,1426e" filled="f" stroked="t" strokeweight=".46pt" strokecolor="#000000">
                <v:path arrowok="t"/>
              </v:shape>
            </v:group>
            <v:group style="position:absolute;left:11319;top:979;width:2;height:468" coordorigin="11319,979" coordsize="2,468">
              <v:shape style="position:absolute;left:11319;top:979;width:2;height:468" coordorigin="11319,979" coordsize="0,468" path="m11319,979l11319,1447e" filled="f" stroked="t" strokeweight=".77005pt" strokecolor="#000000">
                <v:path arrowok="t"/>
              </v:shape>
            </v:group>
            <v:group style="position:absolute;left:11315;top:979;width:2;height:457" coordorigin="11315,979" coordsize="2,457">
              <v:shape style="position:absolute;left:11315;top:979;width:2;height:457" coordorigin="11315,979" coordsize="0,457" path="m11315,979l11315,1436e" filled="f" stroked="t" strokeweight=".45999pt" strokecolor="#000000">
                <v:path arrowok="t"/>
              </v:shape>
            </v:group>
            <v:group style="position:absolute;left:10641;top:888;width:576;height:576" coordorigin="10641,888" coordsize="576,576">
              <v:shape style="position:absolute;left:10641;top:888;width:576;height:576" coordorigin="10641,888" coordsize="576,576" path="m10929,888l10860,896,10797,920,10742,957,10697,1006,10664,1064,10645,1129,10641,1176,10642,1199,10656,1267,10684,1327,10725,1379,10777,1421,10838,1449,10905,1463,10929,1464,10953,1463,11020,1449,11081,1421,11133,1379,11174,1327,11202,1267,11216,1199,11217,1176,11216,1152,11202,1085,11174,1024,11133,972,11081,931,11020,902,10953,889,10929,888e" filled="t" fillcolor="#FFFFFF" stroked="f">
                <v:path arrowok="t"/>
                <v:fill/>
              </v:shape>
            </v:group>
            <v:group style="position:absolute;left:10641;top:888;width:576;height:576" coordorigin="10641,888" coordsize="576,576">
              <v:shape style="position:absolute;left:10641;top:888;width:576;height:576" coordorigin="10641,888" coordsize="576,576" path="m10929,888l10860,896,10797,920,10742,957,10697,1006,10664,1064,10645,1129,10641,1176,10642,1199,10656,1267,10684,1327,10725,1379,10777,1421,10838,1449,10905,1463,10929,1464,10953,1463,11020,1449,11081,1421,11133,1379,11174,1327,11202,1267,11216,1199,11217,1176,11216,1152,11202,1085,11174,1024,11133,972,11081,931,11020,902,10953,889,10929,888x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8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9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67" w:lineRule="exact"/>
        <w:ind w:left="102" w:right="-20"/>
        <w:jc w:val="left"/>
        <w:tabs>
          <w:tab w:pos="656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-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ds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ir</w:t>
      </w:r>
      <w:r>
        <w:rPr>
          <w:rFonts w:ascii="Comic Sans MS" w:hAnsi="Comic Sans MS" w:cs="Comic Sans MS" w:eastAsia="Comic Sans MS"/>
          <w:sz w:val="28"/>
          <w:szCs w:val="28"/>
          <w:spacing w:val="5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s:</w:t>
        <w:tab/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2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  <w:t>½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40" w:lineRule="auto"/>
        <w:ind w:left="440" w:right="-20"/>
        <w:jc w:val="left"/>
        <w:tabs>
          <w:tab w:pos="3300" w:val="left"/>
          <w:tab w:pos="376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9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lo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3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275" w:right="-20"/>
        <w:jc w:val="left"/>
        <w:tabs>
          <w:tab w:pos="3320" w:val="left"/>
          <w:tab w:pos="378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0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tw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two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3330" w:right="-20"/>
        <w:jc w:val="left"/>
        <w:tabs>
          <w:tab w:pos="378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lot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5204" w:right="5167"/>
        <w:jc w:val="center"/>
        <w:rPr>
          <w:rFonts w:ascii="Wingdings 2" w:hAnsi="Wingdings 2" w:cs="Wingdings 2" w:eastAsia="Wingdings 2"/>
          <w:sz w:val="38"/>
          <w:szCs w:val="38"/>
        </w:rPr>
      </w:pPr>
      <w:rPr/>
      <w:r>
        <w:rPr>
          <w:rFonts w:ascii="Wingdings 2" w:hAnsi="Wingdings 2" w:cs="Wingdings 2" w:eastAsia="Wingdings 2"/>
          <w:sz w:val="38"/>
          <w:szCs w:val="38"/>
          <w:spacing w:val="0"/>
          <w:w w:val="100"/>
        </w:rPr>
        <w:t></w:t>
      </w:r>
    </w:p>
    <w:p>
      <w:pPr>
        <w:jc w:val="center"/>
        <w:spacing w:after="0"/>
        <w:sectPr>
          <w:type w:val="continuous"/>
          <w:pgSz w:w="11920" w:h="16860"/>
          <w:pgMar w:top="1120" w:bottom="280" w:left="460" w:right="620"/>
        </w:sectPr>
      </w:pPr>
      <w:rPr/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19" w:lineRule="exact"/>
        <w:ind w:left="3907" w:right="3810"/>
        <w:jc w:val="center"/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w w:val="99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-1"/>
        </w:rPr>
        <w:t>.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-1"/>
        </w:rPr>
        <w:t>St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-1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u w:val="thick" w:color="0000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-1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-1"/>
        </w:rPr>
        <w:t>6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6"/>
          <w:w w:val="99"/>
          <w:u w:val="thick" w:color="000000"/>
          <w:position w:val="-1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6"/>
          <w:w w:val="99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4"/>
          <w:w w:val="99"/>
          <w:u w:val="thick" w:color="000000"/>
          <w:position w:val="-1"/>
        </w:rPr>
        <w:t>k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99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u w:val="thick" w:color="0000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u w:val="thick" w:color="000000"/>
          <w:position w:val="-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4" w:lineRule="exact"/>
        <w:ind w:left="142" w:right="-20"/>
        <w:jc w:val="left"/>
        <w:tabs>
          <w:tab w:pos="674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ct</w:t>
      </w:r>
      <w:r>
        <w:rPr>
          <w:rFonts w:ascii="Comic Sans MS" w:hAnsi="Comic Sans MS" w:cs="Comic Sans MS" w:eastAsia="Comic Sans MS"/>
          <w:sz w:val="28"/>
          <w:szCs w:val="28"/>
          <w:spacing w:val="-8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s)</w:t>
      </w:r>
      <w:r>
        <w:rPr>
          <w:rFonts w:ascii="Comic Sans MS" w:hAnsi="Comic Sans MS" w:cs="Comic Sans MS" w:eastAsia="Comic Sans MS"/>
          <w:sz w:val="28"/>
          <w:szCs w:val="28"/>
          <w:spacing w:val="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position w:val="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a,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b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c:</w:t>
        <w:tab/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3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3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pt;margin-top:-28.543154pt;width:544.756050pt;height:24.19504pt;mso-position-horizontal-relative:page;mso-position-vertical-relative:paragraph;z-index:-572" coordorigin="439,-571" coordsize="10895,484">
            <v:group style="position:absolute;left:447;top:-566;width:10872;height:2" coordorigin="447,-566" coordsize="10872,2">
              <v:shape style="position:absolute;left:447;top:-566;width:10872;height:2" coordorigin="447,-566" coordsize="10872,0" path="m447,-566l11318,-566e" filled="f" stroked="t" strokeweight=".46pt" strokecolor="#000000">
                <v:path arrowok="t"/>
              </v:shape>
            </v:group>
            <v:group style="position:absolute;left:447;top:-109;width:10879;height:2" coordorigin="447,-109" coordsize="10879,2">
              <v:shape style="position:absolute;left:447;top:-109;width:10879;height:2" coordorigin="447,-109" coordsize="10879,0" path="m447,-109l11326,-109e" filled="f" stroked="t" strokeweight=".82pt" strokecolor="#000000">
                <v:path arrowok="t"/>
              </v:shape>
            </v:group>
            <v:group style="position:absolute;left:450;top:-563;width:2;height:446" coordorigin="450,-563" coordsize="2,446">
              <v:shape style="position:absolute;left:450;top:-563;width:2;height:446" coordorigin="450,-563" coordsize="0,446" path="m450,-563l450,-116e" filled="f" stroked="t" strokeweight=".46pt" strokecolor="#000000">
                <v:path arrowok="t"/>
              </v:shape>
            </v:group>
            <v:group style="position:absolute;left:11319;top:-563;width:2;height:468" coordorigin="11319,-563" coordsize="2,468">
              <v:shape style="position:absolute;left:11319;top:-563;width:2;height:468" coordorigin="11319,-563" coordsize="0,468" path="m11319,-563l11319,-95e" filled="f" stroked="t" strokeweight=".77005pt" strokecolor="#000000">
                <v:path arrowok="t"/>
              </v:shape>
            </v:group>
            <v:group style="position:absolute;left:11315;top:-563;width:2;height:457" coordorigin="11315,-563" coordsize="2,457">
              <v:shape style="position:absolute;left:11315;top:-563;width:2;height:457" coordorigin="11315,-563" coordsize="0,457" path="m11315,-563l11315,-105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8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li</w:t>
      </w:r>
    </w:p>
    <w:p>
      <w:pPr>
        <w:spacing w:before="6" w:after="0" w:line="240" w:lineRule="auto"/>
        <w:ind w:left="927" w:right="-20"/>
        <w:jc w:val="left"/>
        <w:tabs>
          <w:tab w:pos="4460" w:val="left"/>
          <w:tab w:pos="734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in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-8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2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tc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327" w:lineRule="exact"/>
        <w:ind w:left="927" w:right="-20"/>
        <w:jc w:val="left"/>
        <w:tabs>
          <w:tab w:pos="4460" w:val="left"/>
          <w:tab w:pos="738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tch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2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tc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s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2"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tc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1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2.080002" w:type="dxa"/>
      </w:tblPr>
      <w:tblGrid/>
      <w:tr>
        <w:trPr>
          <w:trHeight w:val="412" w:hRule="exact"/>
        </w:trPr>
        <w:tc>
          <w:tcPr>
            <w:tcW w:w="514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2" w:after="0" w:line="240" w:lineRule="auto"/>
              <w:ind w:left="40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</w:rPr>
              <w:t>1</w:t>
            </w:r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</w:rPr>
              <w:t>3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.</w:t>
            </w:r>
          </w:p>
        </w:tc>
        <w:tc>
          <w:tcPr>
            <w:tcW w:w="5566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2" w:after="0" w:line="240" w:lineRule="auto"/>
              <w:ind w:left="87" w:right="-20"/>
              <w:jc w:val="left"/>
              <w:rPr>
                <w:rFonts w:ascii="Arial" w:hAnsi="Arial" w:cs="Arial" w:eastAsia="Arial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: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1"/>
                <w:w w:val="100"/>
              </w:rPr>
              <w:t>T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1"/>
                <w:w w:val="100"/>
              </w:rPr>
              <w:t>m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rr</w:t>
            </w:r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w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is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</w:rPr>
              <w:t>F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ri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</w:rPr>
              <w:t>d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y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.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we</w:t>
            </w:r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</w:rPr>
              <w:t> </w:t>
            </w:r>
            <w:r>
              <w:rPr>
                <w:rFonts w:ascii="Arial" w:hAnsi="Arial" w:cs="Arial" w:eastAsia="Arial"/>
                <w:sz w:val="28"/>
                <w:szCs w:val="28"/>
                <w:spacing w:val="0"/>
                <w:w w:val="100"/>
              </w:rPr>
              <w:t>…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-6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-6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-6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1"/>
                <w:w w:val="100"/>
              </w:rPr>
              <w:t>.</w:t>
            </w:r>
            <w:r>
              <w:rPr>
                <w:rFonts w:ascii="Arial" w:hAnsi="Arial" w:cs="Arial" w:eastAsia="Arial"/>
                <w:sz w:val="28"/>
                <w:szCs w:val="28"/>
                <w:spacing w:val="0"/>
                <w:w w:val="100"/>
              </w:rPr>
              <w:t>.</w:t>
            </w:r>
          </w:p>
        </w:tc>
        <w:tc>
          <w:tcPr>
            <w:tcW w:w="217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52" w:after="0" w:line="240" w:lineRule="auto"/>
              <w:ind w:left="134" w:right="-20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</w:rPr>
              <w:t>g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to</w:t>
            </w:r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</w:rPr>
              <w:t>s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c</w:t>
            </w:r>
            <w:r>
              <w:rPr>
                <w:rFonts w:ascii="Tahoma" w:hAnsi="Tahoma" w:cs="Tahoma" w:eastAsia="Tahoma"/>
                <w:sz w:val="28"/>
                <w:szCs w:val="28"/>
                <w:spacing w:val="2"/>
                <w:w w:val="100"/>
              </w:rPr>
              <w:t>h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</w:rPr>
              <w:t>l.</w:t>
            </w:r>
          </w:p>
        </w:tc>
      </w:tr>
      <w:tr>
        <w:trPr>
          <w:trHeight w:val="407" w:hRule="exact"/>
        </w:trPr>
        <w:tc>
          <w:tcPr>
            <w:tcW w:w="514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  <w:tc>
          <w:tcPr>
            <w:tcW w:w="5566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317" w:lineRule="exact"/>
              <w:ind w:left="311" w:right="-20"/>
              <w:jc w:val="left"/>
              <w:tabs>
                <w:tab w:pos="3760" w:val="left"/>
              </w:tabs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  <w:b/>
                <w:bCs/>
                <w:position w:val="-1"/>
              </w:rPr>
              <w:t>a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b/>
                <w:bCs/>
                <w:position w:val="-1"/>
              </w:rPr>
              <w:t>.</w:t>
            </w:r>
            <w:r>
              <w:rPr>
                <w:rFonts w:ascii="Tahoma" w:hAnsi="Tahoma" w:cs="Tahoma" w:eastAsia="Tahoma"/>
                <w:sz w:val="28"/>
                <w:szCs w:val="28"/>
                <w:spacing w:val="-4"/>
                <w:w w:val="100"/>
                <w:b/>
                <w:bCs/>
                <w:position w:val="-1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w</w:t>
            </w:r>
            <w:r>
              <w:rPr>
                <w:rFonts w:ascii="Tahoma" w:hAnsi="Tahoma" w:cs="Tahoma" w:eastAsia="Tahoma"/>
                <w:sz w:val="28"/>
                <w:szCs w:val="28"/>
                <w:spacing w:val="1"/>
                <w:w w:val="100"/>
                <w:position w:val="-1"/>
              </w:rPr>
              <w:t>i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ll</w:t>
              <w:tab/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</w:r>
            <w:r>
              <w:rPr>
                <w:rFonts w:ascii="Tahoma" w:hAnsi="Tahoma" w:cs="Tahoma" w:eastAsia="Tahoma"/>
                <w:sz w:val="28"/>
                <w:szCs w:val="28"/>
                <w:spacing w:val="2"/>
                <w:w w:val="100"/>
                <w:b/>
                <w:bCs/>
                <w:position w:val="-1"/>
              </w:rPr>
              <w:t>b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b/>
                <w:bCs/>
                <w:position w:val="-1"/>
              </w:rPr>
              <w:t>.</w:t>
            </w:r>
            <w:r>
              <w:rPr>
                <w:rFonts w:ascii="Tahoma" w:hAnsi="Tahoma" w:cs="Tahoma" w:eastAsia="Tahoma"/>
                <w:sz w:val="28"/>
                <w:szCs w:val="28"/>
                <w:spacing w:val="-3"/>
                <w:w w:val="100"/>
                <w:b/>
                <w:bCs/>
                <w:position w:val="-1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wo</w:t>
            </w:r>
            <w:r>
              <w:rPr>
                <w:rFonts w:ascii="Tahoma" w:hAnsi="Tahoma" w:cs="Tahoma" w:eastAsia="Tahoma"/>
                <w:sz w:val="28"/>
                <w:szCs w:val="28"/>
                <w:spacing w:val="1"/>
                <w:w w:val="100"/>
                <w:position w:val="-1"/>
              </w:rPr>
              <w:t>n</w:t>
            </w:r>
            <w:r>
              <w:rPr>
                <w:rFonts w:ascii="Tahoma" w:hAnsi="Tahoma" w:cs="Tahoma" w:eastAsia="Tahoma"/>
                <w:sz w:val="28"/>
                <w:szCs w:val="28"/>
                <w:spacing w:val="-2"/>
                <w:w w:val="100"/>
                <w:position w:val="-1"/>
              </w:rPr>
              <w:t>'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t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  <w:tc>
          <w:tcPr>
            <w:tcW w:w="2179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317" w:lineRule="exact"/>
              <w:ind w:left="1164" w:right="-42"/>
              <w:jc w:val="left"/>
              <w:rPr>
                <w:rFonts w:ascii="Tahoma" w:hAnsi="Tahoma" w:cs="Tahoma" w:eastAsia="Tahoma"/>
                <w:sz w:val="28"/>
                <w:szCs w:val="28"/>
              </w:rPr>
            </w:pPr>
            <w:rPr/>
            <w:r>
              <w:rPr>
                <w:rFonts w:ascii="Tahoma" w:hAnsi="Tahoma" w:cs="Tahoma" w:eastAsia="Tahoma"/>
                <w:sz w:val="28"/>
                <w:szCs w:val="28"/>
                <w:spacing w:val="3"/>
                <w:w w:val="100"/>
                <w:b/>
                <w:bCs/>
                <w:position w:val="-1"/>
              </w:rPr>
              <w:t>c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b/>
                <w:bCs/>
                <w:position w:val="-1"/>
              </w:rPr>
              <w:t>.</w:t>
            </w:r>
            <w:r>
              <w:rPr>
                <w:rFonts w:ascii="Tahoma" w:hAnsi="Tahoma" w:cs="Tahoma" w:eastAsia="Tahoma"/>
                <w:sz w:val="28"/>
                <w:szCs w:val="28"/>
                <w:spacing w:val="-4"/>
                <w:w w:val="100"/>
                <w:b/>
                <w:bCs/>
                <w:position w:val="-1"/>
              </w:rPr>
              <w:t> 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c</w:t>
            </w:r>
            <w:r>
              <w:rPr>
                <w:rFonts w:ascii="Tahoma" w:hAnsi="Tahoma" w:cs="Tahoma" w:eastAsia="Tahoma"/>
                <w:sz w:val="28"/>
                <w:szCs w:val="28"/>
                <w:spacing w:val="-1"/>
                <w:w w:val="100"/>
                <w:position w:val="-1"/>
              </w:rPr>
              <w:t>o</w:t>
            </w:r>
            <w:r>
              <w:rPr>
                <w:rFonts w:ascii="Tahoma" w:hAnsi="Tahoma" w:cs="Tahoma" w:eastAsia="Tahoma"/>
                <w:sz w:val="28"/>
                <w:szCs w:val="28"/>
                <w:spacing w:val="2"/>
                <w:w w:val="100"/>
                <w:position w:val="-1"/>
              </w:rPr>
              <w:t>u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-1"/>
              </w:rPr>
              <w:t>ld</w:t>
            </w:r>
            <w:r>
              <w:rPr>
                <w:rFonts w:ascii="Tahoma" w:hAnsi="Tahoma" w:cs="Tahoma" w:eastAsia="Tahoma"/>
                <w:sz w:val="28"/>
                <w:szCs w:val="28"/>
                <w:spacing w:val="0"/>
                <w:w w:val="100"/>
                <w:position w:val="0"/>
              </w:rPr>
            </w:r>
          </w:p>
        </w:tc>
      </w:tr>
    </w:tbl>
    <w:p>
      <w:pPr>
        <w:spacing w:before="1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12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: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-1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1" w:after="0" w:line="240" w:lineRule="auto"/>
        <w:ind w:left="836" w:right="2538"/>
        <w:jc w:val="center"/>
        <w:tabs>
          <w:tab w:pos="4360" w:val="left"/>
          <w:tab w:pos="736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399pt;margin-top:25.526821pt;width:544.75607pt;height:23.83506pt;mso-position-horizontal-relative:page;mso-position-vertical-relative:paragraph;z-index:-571" coordorigin="439,511" coordsize="10895,477">
            <v:group style="position:absolute;left:447;top:515;width:10872;height:2" coordorigin="447,515" coordsize="10872,2">
              <v:shape style="position:absolute;left:447;top:515;width:10872;height:2" coordorigin="447,515" coordsize="10872,0" path="m447,515l11318,515e" filled="f" stroked="t" strokeweight=".46002pt" strokecolor="#000000">
                <v:path arrowok="t"/>
              </v:shape>
            </v:group>
            <v:group style="position:absolute;left:447;top:965;width:10879;height:2" coordorigin="447,965" coordsize="10879,2">
              <v:shape style="position:absolute;left:447;top:965;width:10879;height:2" coordorigin="447,965" coordsize="10879,0" path="m447,965l11326,965e" filled="f" stroked="t" strokeweight=".82002pt" strokecolor="#000000">
                <v:path arrowok="t"/>
              </v:shape>
            </v:group>
            <v:group style="position:absolute;left:450;top:519;width:2;height:439" coordorigin="450,519" coordsize="2,439">
              <v:shape style="position:absolute;left:450;top:519;width:2;height:439" coordorigin="450,519" coordsize="0,439" path="m450,519l450,958e" filled="f" stroked="t" strokeweight=".46pt" strokecolor="#000000">
                <v:path arrowok="t"/>
              </v:shape>
            </v:group>
            <v:group style="position:absolute;left:11319;top:519;width:2;height:461" coordorigin="11319,519" coordsize="2,461">
              <v:shape style="position:absolute;left:11319;top:519;width:2;height:461" coordorigin="11319,519" coordsize="0,461" path="m11319,519l11319,980e" filled="f" stroked="t" strokeweight=".77005pt" strokecolor="#000000">
                <v:path arrowok="t"/>
              </v:shape>
            </v:group>
            <v:group style="position:absolute;left:11315;top:519;width:2;height:450" coordorigin="11315,519" coordsize="2,450">
              <v:shape style="position:absolute;left:11315;top:519;width:2;height:450" coordorigin="11315,519" coordsize="0,450" path="m11315,519l11315,969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ch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.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</w:r>
    </w:p>
    <w:p>
      <w:pPr>
        <w:spacing w:before="17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42" w:right="-20"/>
        <w:jc w:val="left"/>
        <w:tabs>
          <w:tab w:pos="548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as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9"/>
          <w:w w:val="100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8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in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</w:rPr>
        <w:t>b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ack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s:</w:t>
        <w:tab/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3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)</w:t>
      </w:r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322" w:right="-20"/>
        <w:jc w:val="left"/>
        <w:tabs>
          <w:tab w:pos="806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5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5"/>
          <w:w w:val="100"/>
          <w:b/>
          <w:bCs/>
        </w:rPr>
        <w:t>(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p</w:t>
      </w:r>
      <w:r>
        <w:rPr>
          <w:rFonts w:ascii="Tahoma" w:hAnsi="Tahoma" w:cs="Tahoma" w:eastAsia="Tahoma"/>
          <w:sz w:val="28"/>
          <w:szCs w:val="28"/>
          <w:spacing w:val="1"/>
          <w:w w:val="100"/>
          <w:b/>
          <w:bCs/>
        </w:rPr>
        <w:t>l</w: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</w:rPr>
        <w:t>y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,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-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</w:rPr>
        <w:t>(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Corre</w:t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</w:rPr>
        <w:t>c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t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</w:rPr>
        <w:t>t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he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</w:rPr>
        <w:t>v</w:t>
      </w:r>
      <w:r>
        <w:rPr>
          <w:rFonts w:ascii="Tahoma" w:hAnsi="Tahoma" w:cs="Tahoma" w:eastAsia="Tahoma"/>
          <w:sz w:val="28"/>
          <w:szCs w:val="28"/>
          <w:spacing w:val="-1"/>
          <w:w w:val="100"/>
          <w:b/>
          <w:bCs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r</w:t>
      </w:r>
      <w:r>
        <w:rPr>
          <w:rFonts w:ascii="Tahoma" w:hAnsi="Tahoma" w:cs="Tahoma" w:eastAsia="Tahoma"/>
          <w:sz w:val="28"/>
          <w:szCs w:val="28"/>
          <w:spacing w:val="5"/>
          <w:w w:val="100"/>
          <w:b/>
          <w:bCs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40" w:lineRule="auto"/>
        <w:ind w:left="488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6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0" w:after="0" w:line="334" w:lineRule="exact"/>
        <w:ind w:left="315" w:right="-20"/>
        <w:jc w:val="left"/>
        <w:tabs>
          <w:tab w:pos="806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6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Y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li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b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1"/>
        </w:rPr>
        <w:t>(</w:t>
      </w:r>
      <w:r>
        <w:rPr>
          <w:rFonts w:ascii="Tahoma" w:hAnsi="Tahoma" w:cs="Tahoma" w:eastAsia="Tahoma"/>
          <w:sz w:val="28"/>
          <w:szCs w:val="28"/>
          <w:spacing w:val="1"/>
          <w:w w:val="100"/>
          <w:b/>
          <w:bCs/>
          <w:position w:val="-1"/>
        </w:rPr>
        <w:t>M</w: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1"/>
        </w:rPr>
        <w:t>k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-4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-5"/>
          <w:w w:val="100"/>
          <w:b/>
          <w:bCs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1"/>
        </w:rPr>
        <w:t>q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-1"/>
          <w:w w:val="100"/>
          <w:b/>
          <w:bCs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b/>
          <w:bCs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488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6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0" w:after="0" w:line="334" w:lineRule="exact"/>
        <w:ind w:left="315" w:right="-20"/>
        <w:jc w:val="left"/>
        <w:tabs>
          <w:tab w:pos="806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1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7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cc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is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x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rd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position w:val="-1"/>
        </w:rPr>
        <w:t>(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position w:val="-1"/>
        </w:rPr>
        <w:t>J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1"/>
          <w:w w:val="100"/>
          <w:b/>
          <w:bCs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-7"/>
          <w:w w:val="100"/>
          <w:b/>
          <w:bCs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1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40" w:lineRule="auto"/>
        <w:ind w:left="488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7"/>
          <w:w w:val="100"/>
        </w:rPr>
        <w:t>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………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6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……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41" w:lineRule="exact"/>
        <w:ind w:left="3229" w:right="3126"/>
        <w:jc w:val="center"/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w w:val="99"/>
          <w:b/>
          <w:bCs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.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b/>
          <w:bCs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b/>
          <w:bCs/>
          <w:u w:val="thick" w:color="000000"/>
          <w:position w:val="-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b/>
          <w:bCs/>
          <w:u w:val="thick" w:color="000000"/>
          <w:position w:val="-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  <w:b/>
          <w:bCs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6"/>
          <w:w w:val="100"/>
          <w:b/>
          <w:bCs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-6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b/>
          <w:bCs/>
          <w:u w:val="thick" w:color="000000"/>
          <w:position w:val="-1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tio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b/>
          <w:bCs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b/>
          <w:bCs/>
          <w:u w:val="thick" w:color="000000"/>
          <w:position w:val="-1"/>
        </w:rPr>
        <w:t>7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b/>
          <w:bCs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99"/>
          <w:b/>
          <w:bCs/>
          <w:u w:val="thick" w:color="000000"/>
          <w:position w:val="-1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99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b/>
          <w:bCs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b/>
          <w:bCs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99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b/>
          <w:bCs/>
          <w:u w:val="thick" w:color="000000"/>
          <w:position w:val="-1"/>
        </w:rPr>
        <w:t>k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99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b/>
          <w:bCs/>
          <w:u w:val="thick" w:color="0000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99"/>
          <w:b/>
          <w:bCs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b/>
          <w:bCs/>
          <w:u w:val="thick" w:color="000000"/>
          <w:position w:val="-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99"/>
          <w:b/>
          <w:bCs/>
          <w:position w:val="-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368" w:lineRule="exact"/>
        <w:ind w:left="142" w:right="-20"/>
        <w:jc w:val="left"/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9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ir</w:t>
      </w:r>
      <w:r>
        <w:rPr>
          <w:rFonts w:ascii="Comic Sans MS" w:hAnsi="Comic Sans MS" w:cs="Comic Sans MS" w:eastAsia="Comic Sans MS"/>
          <w:sz w:val="28"/>
          <w:szCs w:val="28"/>
          <w:spacing w:val="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ac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: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4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X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1"/>
        </w:rPr>
        <w:t>½</w:t>
      </w:r>
      <w:r>
        <w:rPr>
          <w:rFonts w:ascii="Times New Roman" w:hAnsi="Times New Roman" w:cs="Times New Roman" w:eastAsia="Times New Roman"/>
          <w:sz w:val="28"/>
          <w:szCs w:val="28"/>
          <w:spacing w:val="15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2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401" w:right="-20"/>
        <w:jc w:val="left"/>
        <w:tabs>
          <w:tab w:pos="5180" w:val="left"/>
          <w:tab w:pos="572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006pt;margin-top:-28.183153pt;width:544.75604pt;height:23.85503pt;mso-position-horizontal-relative:page;mso-position-vertical-relative:paragraph;z-index:-570" coordorigin="439,-564" coordsize="10895,477">
            <v:group style="position:absolute;left:447;top:-559;width:10872;height:2" coordorigin="447,-559" coordsize="10872,2">
              <v:shape style="position:absolute;left:447;top:-559;width:10872;height:2" coordorigin="447,-559" coordsize="10872,0" path="m447,-559l11318,-559e" filled="f" stroked="t" strokeweight=".45999pt" strokecolor="#000000">
                <v:path arrowok="t"/>
              </v:shape>
            </v:group>
            <v:group style="position:absolute;left:447;top:-109;width:10879;height:2" coordorigin="447,-109" coordsize="10879,2">
              <v:shape style="position:absolute;left:447;top:-109;width:10879;height:2" coordorigin="447,-109" coordsize="10879,0" path="m447,-109l11326,-109e" filled="f" stroked="t" strokeweight=".81999pt" strokecolor="#000000">
                <v:path arrowok="t"/>
              </v:shape>
            </v:group>
            <v:group style="position:absolute;left:450;top:-556;width:2;height:440" coordorigin="450,-556" coordsize="2,440">
              <v:shape style="position:absolute;left:450;top:-556;width:2;height:440" coordorigin="450,-556" coordsize="0,440" path="m450,-556l450,-116e" filled="f" stroked="t" strokeweight=".46pt" strokecolor="#000000">
                <v:path arrowok="t"/>
              </v:shape>
            </v:group>
            <v:group style="position:absolute;left:11319;top:-556;width:2;height:461" coordorigin="11319,-556" coordsize="2,461">
              <v:shape style="position:absolute;left:11319;top:-556;width:2;height:461" coordorigin="11319,-556" coordsize="0,461" path="m11319,-556l11319,-94e" filled="f" stroked="t" strokeweight=".77005pt" strokecolor="#000000">
                <v:path arrowok="t"/>
              </v:shape>
            </v:group>
            <v:group style="position:absolute;left:11315;top:-556;width:2;height:450" coordorigin="11315,-556" coordsize="2,450">
              <v:shape style="position:absolute;left:11315;top:-556;width:2;height:450" coordorigin="11315,-556" coordsize="0,450" path="m11315,-556l11315,-105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18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it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t?</w:t>
      </w:r>
    </w:p>
    <w:p>
      <w:pPr>
        <w:spacing w:before="1" w:after="0" w:line="240" w:lineRule="auto"/>
        <w:ind w:left="401" w:right="-20"/>
        <w:jc w:val="left"/>
        <w:tabs>
          <w:tab w:pos="5180" w:val="left"/>
          <w:tab w:pos="57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19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4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401" w:right="-20"/>
        <w:jc w:val="left"/>
        <w:tabs>
          <w:tab w:pos="5180" w:val="left"/>
          <w:tab w:pos="57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0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rt.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ci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0" w:after="0" w:line="240" w:lineRule="auto"/>
        <w:ind w:left="401" w:right="-20"/>
        <w:jc w:val="left"/>
        <w:tabs>
          <w:tab w:pos="5180" w:val="left"/>
          <w:tab w:pos="57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21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5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!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5207" w:right="-20"/>
        <w:jc w:val="left"/>
        <w:tabs>
          <w:tab w:pos="574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006pt;margin-top:32.346851pt;width:544.75604pt;height:23.83503pt;mso-position-horizontal-relative:page;mso-position-vertical-relative:paragraph;z-index:-569" coordorigin="439,647" coordsize="10895,477">
            <v:group style="position:absolute;left:447;top:652;width:10872;height:2" coordorigin="447,652" coordsize="10872,2">
              <v:shape style="position:absolute;left:447;top:652;width:10872;height:2" coordorigin="447,652" coordsize="10872,0" path="m447,652l11318,652e" filled="f" stroked="t" strokeweight=".45999pt" strokecolor="#000000">
                <v:path arrowok="t"/>
              </v:shape>
            </v:group>
            <v:group style="position:absolute;left:447;top:1102;width:10879;height:2" coordorigin="447,1102" coordsize="10879,2">
              <v:shape style="position:absolute;left:447;top:1102;width:10879;height:2" coordorigin="447,1102" coordsize="10879,0" path="m447,1102l11326,1102e" filled="f" stroked="t" strokeweight=".81999pt" strokecolor="#000000">
                <v:path arrowok="t"/>
              </v:shape>
            </v:group>
            <v:group style="position:absolute;left:450;top:655;width:2;height:439" coordorigin="450,655" coordsize="2,439">
              <v:shape style="position:absolute;left:450;top:655;width:2;height:439" coordorigin="450,655" coordsize="0,439" path="m450,655l450,1094e" filled="f" stroked="t" strokeweight=".46pt" strokecolor="#000000">
                <v:path arrowok="t"/>
              </v:shape>
            </v:group>
            <v:group style="position:absolute;left:11319;top:655;width:2;height:461" coordorigin="11319,655" coordsize="2,461">
              <v:shape style="position:absolute;left:11319;top:655;width:2;height:461" coordorigin="11319,655" coordsize="0,461" path="m11319,655l11319,1116e" filled="f" stroked="t" strokeweight=".77005pt" strokecolor="#000000">
                <v:path arrowok="t"/>
              </v:shape>
            </v:group>
            <v:group style="position:absolute;left:11315;top:655;width:2;height:450" coordorigin="11315,655" coordsize="2,450">
              <v:shape style="position:absolute;left:11315;top:655;width:2;height:450" coordorigin="11315,655" coordsize="0,450" path="m11315,655l11315,1105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(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)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lo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r.</w:t>
      </w:r>
    </w:p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42" w:right="-20"/>
        <w:jc w:val="left"/>
        <w:tabs>
          <w:tab w:pos="702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4"/>
          <w:w w:val="100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iss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10"/>
          <w:w w:val="1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se</w:t>
      </w:r>
      <w:r>
        <w:rPr>
          <w:rFonts w:ascii="Comic Sans MS" w:hAnsi="Comic Sans MS" w:cs="Comic Sans MS" w:eastAsia="Comic Sans MS"/>
          <w:sz w:val="28"/>
          <w:szCs w:val="28"/>
          <w:spacing w:val="5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s:</w:t>
        <w:tab/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</w:rPr>
        <w:t>3)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</w:r>
    </w:p>
    <w:p>
      <w:pPr>
        <w:spacing w:before="3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lp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834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B: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3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1" w:after="0" w:line="240" w:lineRule="auto"/>
        <w:ind w:left="834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B: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40" w:lineRule="auto"/>
        <w:ind w:left="14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ic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0" w:after="0" w:line="240" w:lineRule="auto"/>
        <w:ind w:left="834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B: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jc w:val="left"/>
        <w:spacing w:after="0"/>
        <w:sectPr>
          <w:pgMar w:header="1020" w:footer="0" w:top="1260" w:bottom="280" w:left="420" w:right="640"/>
          <w:headerReference w:type="default" r:id="rId7"/>
          <w:pgSz w:w="11920" w:h="16860"/>
        </w:sectPr>
      </w:pPr>
      <w:rPr/>
    </w:p>
    <w:p>
      <w:pPr>
        <w:spacing w:before="17" w:after="0" w:line="240" w:lineRule="exact"/>
        <w:jc w:val="left"/>
        <w:rPr>
          <w:sz w:val="24"/>
          <w:szCs w:val="24"/>
        </w:rPr>
      </w:pPr>
      <w:rPr/>
      <w:r>
        <w:rPr/>
        <w:pict>
          <v:group style="position:absolute;margin-left:22.114pt;margin-top:76.649979pt;width:544.03599pt;height:15.97pt;mso-position-horizontal-relative:page;mso-position-vertical-relative:page;z-index:-568" coordorigin="442,1533" coordsize="10881,319">
            <v:group style="position:absolute;left:447;top:1538;width:10872;height:2" coordorigin="447,1538" coordsize="10872,2">
              <v:shape style="position:absolute;left:447;top:1538;width:10872;height:2" coordorigin="447,1538" coordsize="10872,0" path="m447,1538l11318,1538e" filled="f" stroked="t" strokeweight=".46pt" strokecolor="#000000">
                <v:path arrowok="t"/>
              </v:shape>
            </v:group>
            <v:group style="position:absolute;left:447;top:1848;width:10872;height:2" coordorigin="447,1848" coordsize="10872,2">
              <v:shape style="position:absolute;left:447;top:1848;width:10872;height:2" coordorigin="447,1848" coordsize="10872,0" path="m447,1848l11318,1848e" filled="f" stroked="t" strokeweight=".46pt" strokecolor="#000000">
                <v:path arrowok="t"/>
              </v:shape>
            </v:group>
            <v:group style="position:absolute;left:450;top:1541;width:2;height:303" coordorigin="450,1541" coordsize="2,303">
              <v:shape style="position:absolute;left:450;top:1541;width:2;height:303" coordorigin="450,1541" coordsize="0,303" path="m450,1541l450,1844e" filled="f" stroked="t" strokeweight=".46pt" strokecolor="#000000">
                <v:path arrowok="t"/>
              </v:shape>
            </v:group>
            <v:group style="position:absolute;left:11315;top:1541;width:2;height:303" coordorigin="11315,1541" coordsize="2,303">
              <v:shape style="position:absolute;left:11315;top:1541;width:2;height:303" coordorigin="11315,1541" coordsize="0,303" path="m11315,1541l11315,1844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.93399pt;margin-top:237.289978pt;width:544.75607pt;height:23.85504pt;mso-position-horizontal-relative:page;mso-position-vertical-relative:page;z-index:-567" coordorigin="439,4746" coordsize="10895,477">
            <v:group style="position:absolute;left:447;top:4750;width:10872;height:2" coordorigin="447,4750" coordsize="10872,2">
              <v:shape style="position:absolute;left:447;top:4750;width:10872;height:2" coordorigin="447,4750" coordsize="10872,0" path="m447,4750l11318,4750e" filled="f" stroked="t" strokeweight=".46pt" strokecolor="#000000">
                <v:path arrowok="t"/>
              </v:shape>
            </v:group>
            <v:group style="position:absolute;left:447;top:5201;width:10879;height:2" coordorigin="447,5201" coordsize="10879,2">
              <v:shape style="position:absolute;left:447;top:5201;width:10879;height:2" coordorigin="447,5201" coordsize="10879,0" path="m447,5201l11326,5201e" filled="f" stroked="t" strokeweight=".82002pt" strokecolor="#000000">
                <v:path arrowok="t"/>
              </v:shape>
            </v:group>
            <v:group style="position:absolute;left:450;top:4754;width:2;height:440" coordorigin="450,4754" coordsize="2,440">
              <v:shape style="position:absolute;left:450;top:4754;width:2;height:440" coordorigin="450,4754" coordsize="0,440" path="m450,4754l450,5194e" filled="f" stroked="t" strokeweight=".46pt" strokecolor="#000000">
                <v:path arrowok="t"/>
              </v:shape>
            </v:group>
            <v:group style="position:absolute;left:11319;top:4754;width:2;height:461" coordorigin="11319,4754" coordsize="2,461">
              <v:shape style="position:absolute;left:11319;top:4754;width:2;height:461" coordorigin="11319,4754" coordsize="0,461" path="m11319,4754l11319,5215e" filled="f" stroked="t" strokeweight=".77005pt" strokecolor="#000000">
                <v:path arrowok="t"/>
              </v:shape>
            </v:group>
            <v:group style="position:absolute;left:11315;top:4754;width:2;height:450" coordorigin="11315,4754" coordsize="2,450">
              <v:shape style="position:absolute;left:11315;top:4754;width:2;height:450" coordorigin="11315,4754" coordsize="0,450" path="m11315,4754l11315,5204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sz w:val="24"/>
          <w:szCs w:val="24"/>
        </w:rPr>
      </w:r>
    </w:p>
    <w:p>
      <w:pPr>
        <w:spacing w:before="34" w:after="0" w:line="249" w:lineRule="exact"/>
        <w:ind w:left="102" w:right="-20"/>
        <w:jc w:val="left"/>
        <w:tabs>
          <w:tab w:pos="874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w w:val="101"/>
          <w:b/>
          <w:bCs/>
          <w:position w:val="-1"/>
        </w:rPr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u w:val="thick" w:color="000000"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)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W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u w:val="thick" w:color="000000"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u w:val="thick" w:color="000000"/>
          <w:position w:val="-1"/>
        </w:rPr>
        <w:t>w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l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10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8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he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l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u w:val="thick" w:color="000000"/>
          <w:position w:val="-1"/>
        </w:rPr>
        <w:t>l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u w:val="thick" w:color="000000"/>
          <w:position w:val="-1"/>
        </w:rPr>
        <w:t>w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ng</w:t>
      </w:r>
      <w:r>
        <w:rPr>
          <w:rFonts w:ascii="Arial" w:hAnsi="Arial" w:cs="Arial" w:eastAsia="Arial"/>
          <w:sz w:val="22"/>
          <w:szCs w:val="22"/>
          <w:spacing w:val="13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u w:val="thick" w:color="000000"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u w:val="thick" w:color="000000"/>
          <w:position w:val="-1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u w:val="thick" w:color="000000"/>
          <w:position w:val="-1"/>
        </w:rPr>
        <w:t>ns</w:t>
      </w:r>
      <w:r>
        <w:rPr>
          <w:rFonts w:ascii="Arial" w:hAnsi="Arial" w:cs="Arial" w:eastAsia="Arial"/>
          <w:sz w:val="22"/>
          <w:szCs w:val="22"/>
          <w:spacing w:val="10"/>
          <w:w w:val="100"/>
          <w:b/>
          <w:bCs/>
          <w:u w:val="thick" w:color="000000"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5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-6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(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x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=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3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k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1"/>
          <w:b/>
          <w:bCs/>
          <w:position w:val="-1"/>
        </w:rPr>
        <w:t>)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5" w:after="0" w:line="240" w:lineRule="auto"/>
        <w:ind w:left="102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2"/>
          <w:w w:val="100"/>
        </w:rPr>
        <w:t>25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l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i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l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e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b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y</w:t>
      </w:r>
      <w:r>
        <w:rPr>
          <w:rFonts w:ascii="Arial" w:hAnsi="Arial" w:cs="Arial" w:eastAsia="Arial"/>
          <w:sz w:val="28"/>
          <w:szCs w:val="28"/>
          <w:spacing w:val="-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i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s</w:t>
      </w:r>
      <w:r>
        <w:rPr>
          <w:rFonts w:ascii="Arial" w:hAnsi="Arial" w:cs="Arial" w:eastAsia="Arial"/>
          <w:sz w:val="28"/>
          <w:szCs w:val="28"/>
          <w:spacing w:val="-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p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l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y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i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n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g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6"/>
          <w:w w:val="100"/>
        </w:rPr>
        <w:t>w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i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h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m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-6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c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h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e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s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</w:p>
    <w:p>
      <w:pPr>
        <w:spacing w:before="2" w:after="0" w:line="240" w:lineRule="auto"/>
        <w:ind w:left="457" w:right="133"/>
        <w:jc w:val="center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0"/>
          <w:w w:val="100"/>
        </w:rPr>
        <w:t>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…………………………….</w:t>
      </w:r>
    </w:p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2"/>
          <w:w w:val="100"/>
        </w:rPr>
        <w:t>2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6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.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Y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u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c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m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e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l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a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e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1"/>
          <w:w w:val="100"/>
        </w:rPr>
        <w:t>t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3"/>
          <w:w w:val="100"/>
        </w:rPr>
        <w:t> 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s</w:t>
      </w:r>
      <w:r>
        <w:rPr>
          <w:rFonts w:ascii="Arial" w:hAnsi="Arial" w:cs="Arial" w:eastAsia="Arial"/>
          <w:sz w:val="28"/>
          <w:szCs w:val="28"/>
          <w:spacing w:val="-4"/>
          <w:w w:val="100"/>
        </w:rPr>
        <w:t>c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h</w:t>
      </w:r>
      <w:r>
        <w:rPr>
          <w:rFonts w:ascii="Arial" w:hAnsi="Arial" w:cs="Arial" w:eastAsia="Arial"/>
          <w:sz w:val="28"/>
          <w:szCs w:val="28"/>
          <w:spacing w:val="-5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o</w:t>
      </w:r>
      <w:r>
        <w:rPr>
          <w:rFonts w:ascii="Arial" w:hAnsi="Arial" w:cs="Arial" w:eastAsia="Arial"/>
          <w:sz w:val="28"/>
          <w:szCs w:val="28"/>
          <w:spacing w:val="2"/>
          <w:w w:val="100"/>
        </w:rPr>
        <w:t>l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.</w:t>
      </w:r>
    </w:p>
    <w:p>
      <w:pPr>
        <w:spacing w:before="2" w:after="0" w:line="240" w:lineRule="auto"/>
        <w:ind w:left="457" w:right="133"/>
        <w:jc w:val="center"/>
        <w:rPr>
          <w:rFonts w:ascii="Arial" w:hAnsi="Arial" w:cs="Arial" w:eastAsia="Arial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0"/>
          <w:w w:val="100"/>
        </w:rPr>
        <w:t>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</w:t>
      </w:r>
      <w:r>
        <w:rPr>
          <w:rFonts w:ascii="Arial" w:hAnsi="Arial" w:cs="Arial" w:eastAsia="Arial"/>
          <w:sz w:val="28"/>
          <w:szCs w:val="28"/>
          <w:spacing w:val="-7"/>
          <w:w w:val="100"/>
        </w:rPr>
        <w:t>…</w:t>
      </w:r>
      <w:r>
        <w:rPr>
          <w:rFonts w:ascii="Arial" w:hAnsi="Arial" w:cs="Arial" w:eastAsia="Arial"/>
          <w:sz w:val="28"/>
          <w:szCs w:val="28"/>
          <w:spacing w:val="0"/>
          <w:w w:val="100"/>
        </w:rPr>
        <w:t>…………………………….</w:t>
      </w:r>
    </w:p>
    <w:p>
      <w:pPr>
        <w:spacing w:before="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306" w:lineRule="exact"/>
        <w:ind w:left="3577" w:right="3289"/>
        <w:jc w:val="center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7"/>
          <w:szCs w:val="27"/>
          <w:w w:val="101"/>
          <w:b/>
          <w:bCs/>
          <w:i/>
          <w:position w:val="-1"/>
        </w:rPr>
      </w:r>
      <w:r>
        <w:rPr>
          <w:rFonts w:ascii="Times New Roman" w:hAnsi="Times New Roman" w:cs="Times New Roman" w:eastAsia="Times New Roman"/>
          <w:sz w:val="27"/>
          <w:szCs w:val="27"/>
          <w:spacing w:val="1"/>
          <w:w w:val="100"/>
          <w:b/>
          <w:bCs/>
          <w:i/>
          <w:u w:val="thick" w:color="000000"/>
          <w:position w:val="-1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1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7"/>
          <w:szCs w:val="27"/>
          <w:spacing w:val="-2"/>
          <w:w w:val="100"/>
          <w:b/>
          <w:bCs/>
          <w:i/>
          <w:u w:val="thick" w:color="000000"/>
          <w:position w:val="-1"/>
        </w:rPr>
        <w:t>V</w:t>
      </w:r>
      <w:r>
        <w:rPr>
          <w:rFonts w:ascii="Times New Roman" w:hAnsi="Times New Roman" w:cs="Times New Roman" w:eastAsia="Times New Roman"/>
          <w:sz w:val="27"/>
          <w:szCs w:val="27"/>
          <w:spacing w:val="-2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b/>
          <w:bCs/>
          <w:i/>
          <w:u w:val="thick" w:color="000000"/>
          <w:position w:val="-1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Set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-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Book</w:t>
      </w:r>
      <w:r>
        <w:rPr>
          <w:rFonts w:ascii="Times New Roman" w:hAnsi="Times New Roman" w:cs="Times New Roman" w:eastAsia="Times New Roman"/>
          <w:sz w:val="26"/>
          <w:szCs w:val="26"/>
          <w:spacing w:val="-9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questions</w:t>
      </w:r>
      <w:r>
        <w:rPr>
          <w:rFonts w:ascii="Times New Roman" w:hAnsi="Times New Roman" w:cs="Times New Roman" w:eastAsia="Times New Roman"/>
          <w:sz w:val="26"/>
          <w:szCs w:val="26"/>
          <w:spacing w:val="-1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(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b/>
          <w:bCs/>
          <w:i/>
          <w:u w:val="thick" w:color="000000"/>
          <w:position w:val="-1"/>
        </w:rPr>
        <w:t>5</w:t>
      </w:r>
      <w:r>
        <w:rPr>
          <w:rFonts w:ascii="Times New Roman" w:hAnsi="Times New Roman" w:cs="Times New Roman" w:eastAsia="Times New Roman"/>
          <w:sz w:val="26"/>
          <w:szCs w:val="26"/>
          <w:spacing w:val="-3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99"/>
          <w:b/>
          <w:bCs/>
          <w:i/>
          <w:u w:val="thick" w:color="000000"/>
          <w:position w:val="-1"/>
        </w:rPr>
        <w:t>Marks)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99"/>
          <w:b/>
          <w:bCs/>
          <w:i/>
          <w:position w:val="-1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41" w:lineRule="exact"/>
        <w:ind w:left="102" w:right="-20"/>
        <w:jc w:val="left"/>
        <w:tabs>
          <w:tab w:pos="6640" w:val="left"/>
        </w:tabs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-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9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y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5</w:t>
      </w:r>
      <w:r>
        <w:rPr>
          <w:rFonts w:ascii="Comic Sans MS" w:hAnsi="Comic Sans MS" w:cs="Comic Sans MS" w:eastAsia="Comic Sans MS"/>
          <w:sz w:val="28"/>
          <w:szCs w:val="28"/>
          <w:spacing w:val="5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q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:</w:t>
        <w:tab/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5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X</w:t>
      </w:r>
      <w:r>
        <w:rPr>
          <w:rFonts w:ascii="Comic Sans MS" w:hAnsi="Comic Sans MS" w:cs="Comic Sans MS" w:eastAsia="Comic Sans MS"/>
          <w:sz w:val="28"/>
          <w:szCs w:val="28"/>
          <w:spacing w:val="-1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1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=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5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12" w:after="0" w:line="240" w:lineRule="auto"/>
        <w:ind w:left="275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25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88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26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88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27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3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29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29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6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10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0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0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3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0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1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1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88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8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k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88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29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29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29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9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5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0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30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28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2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l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2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9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18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2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7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26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13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4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5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11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4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7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16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1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….……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jc w:val="left"/>
        <w:spacing w:after="0"/>
        <w:sectPr>
          <w:pgMar w:header="1020" w:footer="0" w:top="1260" w:bottom="280" w:left="460" w:right="880"/>
          <w:pgSz w:w="11920" w:h="16860"/>
        </w:sectPr>
      </w:pPr>
      <w:rPr/>
    </w:p>
    <w:p>
      <w:pPr>
        <w:spacing w:before="23" w:after="0" w:line="240" w:lineRule="auto"/>
        <w:ind w:left="102" w:right="-20"/>
        <w:jc w:val="left"/>
        <w:tabs>
          <w:tab w:pos="502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.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of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76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20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/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20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5" w:after="0" w:line="240" w:lineRule="auto"/>
        <w:ind w:left="102" w:right="-20"/>
        <w:jc w:val="left"/>
        <w:tabs>
          <w:tab w:pos="350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Si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th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4" w:after="0" w:line="261" w:lineRule="exact"/>
        <w:ind w:left="181" w:right="-20"/>
        <w:jc w:val="left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v:group style="position:absolute;margin-left:210.050003pt;margin-top:5.096304pt;width:56pt;height:.1pt;mso-position-horizontal-relative:page;mso-position-vertical-relative:paragraph;z-index:-565" coordorigin="4201,102" coordsize="1120,2">
            <v:shape style="position:absolute;left:4201;top:102;width:1120;height:2" coordorigin="4201,102" coordsize="1120,0" path="m5321,102l4201,102e" filled="f" stroked="t" strokeweight=".75pt" strokecolor="#000000">
              <v:path arrowok="t"/>
            </v:shape>
          </v:group>
          <w10:wrap type="none"/>
        </w:pict>
      </w:r>
      <w:r>
        <w:rPr/>
        <w:pict>
          <v:shape style="position:absolute;margin-left:303.205353pt;margin-top:16.689779pt;width:78.371056pt;height:27pt;mso-position-horizontal-relative:page;mso-position-vertical-relative:paragraph;z-index:-563" type="#_x0000_t75">
            <v:imagedata r:id="rId9" o:title="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-4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3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3"/>
          <w:position w:val="-1"/>
        </w:rPr>
        <w:t>*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  <w:position w:val="0"/>
        </w:rPr>
      </w:r>
    </w:p>
    <w:p>
      <w:pPr>
        <w:spacing w:before="74" w:after="0" w:line="240" w:lineRule="auto"/>
        <w:ind w:left="3837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75.964672pt;height:23.715pt;mso-position-horizontal-relative:char;mso-position-vertical-relative:line" type="#_x0000_t75">
            <v:imagedata r:id="rId10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51" w:lineRule="exact"/>
        <w:ind w:left="3747" w:right="-20"/>
        <w:jc w:val="left"/>
        <w:tabs>
          <w:tab w:pos="7900" w:val="left"/>
          <w:tab w:pos="852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/>
        <w:pict>
          <v:group style="position:absolute;margin-left:427.674988pt;margin-top:-31.071888pt;width:49.75pt;height:57.9pt;mso-position-horizontal-relative:page;mso-position-vertical-relative:paragraph;z-index:-564" coordorigin="8553,-621" coordsize="995,1158">
            <v:group style="position:absolute;left:9419;top:389;width:118;height:140" coordorigin="9419,389" coordsize="118,140">
              <v:shape style="position:absolute;left:9419;top:389;width:118;height:140" coordorigin="9419,389" coordsize="118,140" path="m9450,391l9419,529,9522,406,9473,406,9460,401,9450,391e" filled="t" fillcolor="#CDCDCD" stroked="f">
                <v:path arrowok="t"/>
                <v:fill/>
              </v:shape>
              <v:shape style="position:absolute;left:9419;top:389;width:118;height:140" coordorigin="9419,389" coordsize="118,140" path="m9537,389l9512,400,9491,406,9473,406,9522,406,9537,389e" filled="t" fillcolor="#CDCDCD" stroked="f">
                <v:path arrowok="t"/>
                <v:fill/>
              </v:shape>
            </v:group>
            <v:group style="position:absolute;left:8561;top:-614;width:980;height:1143" coordorigin="8561,-614" coordsize="980,1143">
              <v:shape style="position:absolute;left:8561;top:-614;width:980;height:1143" coordorigin="8561,-614" coordsize="980,1143" path="m8561,-614l8561,529,9419,529,9541,386,9541,-614,8561,-614xe" filled="f" stroked="t" strokeweight=".75pt" strokecolor="#000000">
                <v:path arrowok="t"/>
              </v:shape>
            </v:group>
            <v:group style="position:absolute;left:9419;top:389;width:118;height:140" coordorigin="9419,389" coordsize="118,140">
              <v:shape style="position:absolute;left:9419;top:389;width:118;height:140" coordorigin="9419,389" coordsize="118,140" path="m9419,529l9450,391,9460,401,9473,406,9491,406,9512,400,9537,389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Comic Sans MS" w:hAnsi="Comic Sans MS" w:cs="Comic Sans MS" w:eastAsia="Comic Sans MS"/>
          <w:sz w:val="28"/>
          <w:szCs w:val="28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.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u w:val="thick" w:color="000000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u w:val="thick" w:color="000000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si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8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ks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single" w:color="000000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single" w:color="000000"/>
        </w:rPr>
        <w:tab/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single" w:color="0000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position w:val="-2"/>
        </w:rPr>
        <w:t>8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64" w:lineRule="exact"/>
        <w:ind w:left="102" w:right="-20"/>
        <w:jc w:val="left"/>
        <w:rPr>
          <w:rFonts w:ascii="Comic Sans MS" w:hAnsi="Comic Sans MS" w:cs="Comic Sans MS" w:eastAsia="Comic Sans MS"/>
          <w:sz w:val="28"/>
          <w:szCs w:val="28"/>
        </w:rPr>
      </w:pPr>
      <w:rPr/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9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q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position w:val="1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position w:val="1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position w:val="1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6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8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12"/>
          <w:w w:val="100"/>
          <w:position w:val="1"/>
        </w:rPr>
        <w:t>"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acci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1"/>
        </w:rPr>
        <w:t>"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462" w:right="-20"/>
        <w:jc w:val="left"/>
        <w:tabs>
          <w:tab w:pos="82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pict>
          <v:group style="position:absolute;margin-left:21.934pt;margin-top:-28.838787pt;width:544.756050pt;height:23.85904pt;mso-position-horizontal-relative:page;mso-position-vertical-relative:paragraph;z-index:-566" coordorigin="439,-577" coordsize="10895,477">
            <v:group style="position:absolute;left:447;top:-572;width:10872;height:2" coordorigin="447,-572" coordsize="10872,2">
              <v:shape style="position:absolute;left:447;top:-572;width:10872;height:2" coordorigin="447,-572" coordsize="10872,0" path="m447,-572l11318,-572e" filled="f" stroked="t" strokeweight=".484pt" strokecolor="#000000">
                <v:path arrowok="t"/>
              </v:shape>
            </v:group>
            <v:group style="position:absolute;left:447;top:-122;width:10879;height:2" coordorigin="447,-122" coordsize="10879,2">
              <v:shape style="position:absolute;left:447;top:-122;width:10879;height:2" coordorigin="447,-122" coordsize="10879,0" path="m447,-122l11326,-122e" filled="f" stroked="t" strokeweight=".82pt" strokecolor="#000000">
                <v:path arrowok="t"/>
              </v:shape>
            </v:group>
            <v:group style="position:absolute;left:450;top:-568;width:2;height:439" coordorigin="450,-568" coordsize="2,439">
              <v:shape style="position:absolute;left:450;top:-568;width:2;height:439" coordorigin="450,-568" coordsize="0,439" path="m450,-568l450,-129e" filled="f" stroked="t" strokeweight=".46pt" strokecolor="#000000">
                <v:path arrowok="t"/>
              </v:shape>
            </v:group>
            <v:group style="position:absolute;left:11319;top:-568;width:2;height:461" coordorigin="11319,-568" coordsize="2,461">
              <v:shape style="position:absolute;left:11319;top:-568;width:2;height:461" coordorigin="11319,-568" coordsize="0,461" path="m11319,-568l11319,-107e" filled="f" stroked="t" strokeweight=".77005pt" strokecolor="#000000">
                <v:path arrowok="t"/>
              </v:shape>
            </v:group>
            <v:group style="position:absolute;left:11315;top:-568;width:2;height:450" coordorigin="11315,-568" coordsize="2,450">
              <v:shape style="position:absolute;left:11315;top:-568;width:2;height:450" coordorigin="11315,-568" coordsize="0,450" path="m11315,-568l11315,-118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Symbol" w:hAnsi="Symbol" w:cs="Symbol" w:eastAsia="Symbol"/>
          <w:sz w:val="28"/>
          <w:szCs w:val="28"/>
          <w:spacing w:val="0"/>
          <w:w w:val="100"/>
        </w:rPr>
        <w:t>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id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8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y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?</w:t>
      </w:r>
    </w:p>
    <w:p>
      <w:pPr>
        <w:spacing w:before="0" w:after="0" w:line="339" w:lineRule="exact"/>
        <w:ind w:left="462" w:right="-20"/>
        <w:jc w:val="left"/>
        <w:tabs>
          <w:tab w:pos="8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Symbol" w:hAnsi="Symbol" w:cs="Symbol" w:eastAsia="Symbol"/>
          <w:sz w:val="28"/>
          <w:szCs w:val="28"/>
          <w:spacing w:val="0"/>
          <w:w w:val="100"/>
          <w:position w:val="-1"/>
        </w:rPr>
        <w:t>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id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cc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9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p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p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?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0" w:after="0" w:line="338" w:lineRule="exact"/>
        <w:ind w:left="462" w:right="-20"/>
        <w:jc w:val="left"/>
        <w:tabs>
          <w:tab w:pos="8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Symbol" w:hAnsi="Symbol" w:cs="Symbol" w:eastAsia="Symbol"/>
          <w:sz w:val="28"/>
          <w:szCs w:val="28"/>
          <w:spacing w:val="0"/>
          <w:w w:val="100"/>
          <w:position w:val="-1"/>
        </w:rPr>
        <w:t>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re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j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k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?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0" w:after="0" w:line="338" w:lineRule="exact"/>
        <w:ind w:left="462" w:right="-20"/>
        <w:jc w:val="left"/>
        <w:tabs>
          <w:tab w:pos="8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Symbol" w:hAnsi="Symbol" w:cs="Symbol" w:eastAsia="Symbol"/>
          <w:sz w:val="28"/>
          <w:szCs w:val="28"/>
          <w:spacing w:val="0"/>
          <w:w w:val="100"/>
          <w:position w:val="-1"/>
        </w:rPr>
        <w:t>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id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6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ct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1"/>
        </w:rPr>
        <w:t>d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?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0" w:after="0" w:line="339" w:lineRule="exact"/>
        <w:ind w:left="462" w:right="-20"/>
        <w:jc w:val="left"/>
        <w:tabs>
          <w:tab w:pos="820" w:val="left"/>
        </w:tabs>
        <w:rPr>
          <w:rFonts w:ascii="Tahoma" w:hAnsi="Tahoma" w:cs="Tahoma" w:eastAsia="Tahoma"/>
          <w:sz w:val="28"/>
          <w:szCs w:val="28"/>
        </w:rPr>
      </w:pPr>
      <w:rPr/>
      <w:r>
        <w:rPr>
          <w:rFonts w:ascii="Symbol" w:hAnsi="Symbol" w:cs="Symbol" w:eastAsia="Symbol"/>
          <w:sz w:val="28"/>
          <w:szCs w:val="28"/>
          <w:spacing w:val="0"/>
          <w:w w:val="100"/>
          <w:position w:val="-1"/>
        </w:rPr>
        <w:t>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position w:val="-1"/>
        </w:rPr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wr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1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w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i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1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1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1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1"/>
        </w:rPr>
        <w:t>?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8" w:lineRule="exact"/>
        <w:ind w:left="4196" w:right="4889"/>
        <w:jc w:val="center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b/>
          <w:bCs/>
          <w:position w:val="-2"/>
        </w:rPr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u w:val="thick" w:color="0000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u w:val="thick" w:color="000000"/>
          <w:position w:val="-2"/>
        </w:rPr>
        <w:t>n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u w:val="thick" w:color="0000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u w:val="thick" w:color="0000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  <w:t>c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  <w:t>c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-6"/>
          <w:w w:val="100"/>
          <w:b/>
          <w:bCs/>
          <w:u w:val="thick" w:color="0000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-6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  <w:t>d</w:t>
      </w:r>
      <w:r>
        <w:rPr>
          <w:rFonts w:ascii="Tahoma" w:hAnsi="Tahoma" w:cs="Tahoma" w:eastAsia="Tahoma"/>
          <w:sz w:val="28"/>
          <w:szCs w:val="28"/>
          <w:spacing w:val="3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-1"/>
          <w:w w:val="100"/>
          <w:b/>
          <w:bCs/>
          <w:u w:val="thick" w:color="0000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-1"/>
          <w:w w:val="100"/>
          <w:b/>
          <w:bCs/>
          <w:u w:val="thick" w:color="000000"/>
          <w:position w:val="-2"/>
        </w:rPr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u w:val="thick" w:color="000000"/>
          <w:position w:val="-2"/>
        </w:rPr>
        <w:t>nt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2"/>
        </w:rPr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8" w:after="0" w:line="240" w:lineRule="auto"/>
        <w:ind w:left="517" w:right="324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228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4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151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230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115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……………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3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230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9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70" w:right="230"/>
        <w:jc w:val="center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w w:val="98"/>
        </w:rPr>
        <w:t>………………………………………………………………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8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………</w:t>
      </w:r>
      <w:r>
        <w:rPr>
          <w:rFonts w:ascii="Times New Roman" w:hAnsi="Times New Roman" w:cs="Times New Roman" w:eastAsia="Times New Roman"/>
          <w:sz w:val="16"/>
          <w:szCs w:val="16"/>
          <w:spacing w:val="7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8"/>
        </w:rPr>
        <w:t>…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5204" w:right="5167"/>
        <w:jc w:val="center"/>
        <w:rPr>
          <w:rFonts w:ascii="Wingdings 2" w:hAnsi="Wingdings 2" w:cs="Wingdings 2" w:eastAsia="Wingdings 2"/>
          <w:sz w:val="38"/>
          <w:szCs w:val="38"/>
        </w:rPr>
      </w:pPr>
      <w:rPr/>
      <w:r>
        <w:rPr>
          <w:rFonts w:ascii="Wingdings 2" w:hAnsi="Wingdings 2" w:cs="Wingdings 2" w:eastAsia="Wingdings 2"/>
          <w:sz w:val="38"/>
          <w:szCs w:val="38"/>
          <w:spacing w:val="0"/>
          <w:w w:val="100"/>
        </w:rPr>
        <w:t></w:t>
      </w:r>
    </w:p>
    <w:p>
      <w:pPr>
        <w:jc w:val="center"/>
        <w:spacing w:after="0"/>
        <w:sectPr>
          <w:pgMar w:header="0" w:footer="0" w:top="1000" w:bottom="280" w:left="460" w:right="620"/>
          <w:headerReference w:type="default" r:id="rId8"/>
          <w:pgSz w:w="11920" w:h="16860"/>
        </w:sectPr>
      </w:pPr>
      <w:rPr/>
    </w:p>
    <w:p>
      <w:pPr>
        <w:spacing w:before="9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4" w:lineRule="exact"/>
        <w:ind w:left="2991" w:right="-20"/>
        <w:jc w:val="left"/>
        <w:rPr>
          <w:rFonts w:ascii="Comic Sans MS" w:hAnsi="Comic Sans MS" w:cs="Comic Sans MS" w:eastAsia="Comic Sans MS"/>
          <w:sz w:val="28"/>
          <w:szCs w:val="28"/>
        </w:rPr>
      </w:pPr>
      <w:rPr/>
      <w:r>
        <w:rPr/>
        <w:pict>
          <v:group style="position:absolute;margin-left:465.674988pt;margin-top:-15.431889pt;width:39.75pt;height:58.025pt;mso-position-horizontal-relative:page;mso-position-vertical-relative:paragraph;z-index:-559" coordorigin="9313,-309" coordsize="795,1160">
            <v:group style="position:absolute;left:10004;top:704;width:89;height:138" coordorigin="10004,704" coordsize="89,138">
              <v:shape style="position:absolute;left:10004;top:704;width:89;height:138" coordorigin="10004,704" coordsize="89,138" path="m10029,704l10004,842,10083,720,10052,720,10038,715,10029,704e" filled="t" fillcolor="#CDCDCD" stroked="f">
                <v:path arrowok="t"/>
                <v:fill/>
              </v:shape>
              <v:shape style="position:absolute;left:10004;top:704;width:89;height:138" coordorigin="10004,704" coordsize="89,138" path="m10092,705l10070,716,10052,720,10083,720,10092,705e" filled="t" fillcolor="#CDCDCD" stroked="f">
                <v:path arrowok="t"/>
                <v:fill/>
              </v:shape>
            </v:group>
            <v:group style="position:absolute;left:9321;top:-301;width:780;height:1143" coordorigin="9321,-301" coordsize="780,1143">
              <v:shape style="position:absolute;left:9321;top:-301;width:780;height:1143" coordorigin="9321,-301" coordsize="780,1143" path="m9321,-301l9321,842,10004,842,10101,699,10101,-301,9321,-301xe" filled="f" stroked="t" strokeweight=".75pt" strokecolor="#000000">
                <v:path arrowok="t"/>
              </v:shape>
            </v:group>
            <v:group style="position:absolute;left:10004;top:704;width:89;height:138" coordorigin="10004,704" coordsize="89,138">
              <v:shape style="position:absolute;left:10004;top:704;width:89;height:138" coordorigin="10004,704" coordsize="89,138" path="m10004,842l10029,704,10038,715,10052,720,10070,716,10092,705e" filled="f" stroked="t" strokeweight=".75pt" strokecolor="#000000">
                <v:path arrowok="t"/>
              </v:shape>
            </v:group>
            <v:group style="position:absolute;left:9341;top:396;width:700;height:2" coordorigin="9341,396" coordsize="700,2">
              <v:shape style="position:absolute;left:9341;top:396;width:700;height:2" coordorigin="9341,396" coordsize="700,0" path="m10041,396l9341,396e" filled="f" stroked="t" strokeweight=".75pt" strokecolor="#000000">
                <v:path arrowok="t"/>
              </v:shape>
            </v:group>
            <w10:wrap type="none"/>
          </v:group>
        </w:pict>
      </w:r>
      <w:r>
        <w:rPr>
          <w:rFonts w:ascii="Comic Sans MS" w:hAnsi="Comic Sans MS" w:cs="Comic Sans MS" w:eastAsia="Comic Sans MS"/>
          <w:sz w:val="28"/>
          <w:szCs w:val="28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.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u w:val="thick" w:color="000000"/>
          <w:position w:val="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u w:val="thick" w:color="000000"/>
          <w:position w:val="1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-6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  <w:t>h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si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8</w:t>
      </w:r>
      <w:r>
        <w:rPr>
          <w:rFonts w:ascii="Comic Sans MS" w:hAnsi="Comic Sans MS" w:cs="Comic Sans MS" w:eastAsia="Comic Sans MS"/>
          <w:sz w:val="28"/>
          <w:szCs w:val="28"/>
          <w:spacing w:val="-4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7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1"/>
        </w:rPr>
        <w:t>ks)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23" w:after="0" w:line="338" w:lineRule="exact"/>
        <w:ind w:right="1471"/>
        <w:jc w:val="right"/>
        <w:rPr>
          <w:rFonts w:ascii="Franklin Gothic Medium" w:hAnsi="Franklin Gothic Medium" w:cs="Franklin Gothic Medium" w:eastAsia="Franklin Gothic Medium"/>
          <w:sz w:val="31"/>
          <w:szCs w:val="31"/>
        </w:rPr>
      </w:pPr>
      <w:rPr/>
      <w:r>
        <w:rPr>
          <w:rFonts w:ascii="Franklin Gothic Medium" w:hAnsi="Franklin Gothic Medium" w:cs="Franklin Gothic Medium" w:eastAsia="Franklin Gothic Medium"/>
          <w:sz w:val="31"/>
          <w:szCs w:val="31"/>
          <w:spacing w:val="0"/>
          <w:w w:val="102"/>
          <w:position w:val="-1"/>
        </w:rPr>
        <w:t>8</w:t>
      </w:r>
      <w:r>
        <w:rPr>
          <w:rFonts w:ascii="Franklin Gothic Medium" w:hAnsi="Franklin Gothic Medium" w:cs="Franklin Gothic Medium" w:eastAsia="Franklin Gothic Medium"/>
          <w:sz w:val="31"/>
          <w:szCs w:val="31"/>
          <w:spacing w:val="0"/>
          <w:w w:val="100"/>
          <w:position w:val="0"/>
        </w:rPr>
      </w:r>
    </w:p>
    <w:p>
      <w:pPr>
        <w:spacing w:before="0" w:after="0" w:line="245" w:lineRule="exact"/>
        <w:ind w:left="102" w:right="-20"/>
        <w:jc w:val="left"/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w w:val="99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u w:val="thick" w:color="000000"/>
          <w:position w:val="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ing</w:t>
      </w:r>
      <w:r>
        <w:rPr>
          <w:rFonts w:ascii="Comic Sans MS" w:hAnsi="Comic Sans MS" w:cs="Comic Sans MS" w:eastAsia="Comic Sans MS"/>
          <w:sz w:val="26"/>
          <w:szCs w:val="26"/>
          <w:spacing w:val="-11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  <w:position w:val="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y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,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u w:val="thick" w:color="000000"/>
          <w:position w:val="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q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u w:val="thick" w:color="000000"/>
          <w:position w:val="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u w:val="thick" w:color="0000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u w:val="thick" w:color="0000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9"/>
          <w:w w:val="100"/>
          <w:u w:val="thick" w:color="000000"/>
          <w:position w:val="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9"/>
          <w:w w:val="100"/>
          <w:u w:val="thick" w:color="0000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9"/>
          <w:w w:val="100"/>
          <w:position w:val="1"/>
        </w:rPr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4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24" w:after="0" w:line="359" w:lineRule="auto"/>
        <w:ind w:left="102" w:right="38" w:firstLine="504"/>
        <w:jc w:val="both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v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4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6" w:after="0" w:line="361" w:lineRule="auto"/>
        <w:ind w:left="102" w:right="45" w:firstLine="504"/>
        <w:jc w:val="both"/>
        <w:rPr>
          <w:rFonts w:ascii="Times New Roman" w:hAnsi="Times New Roman" w:cs="Times New Roman" w:eastAsia="Times New Roman"/>
          <w:sz w:val="28"/>
          <w:szCs w:val="28"/>
        </w:rPr>
      </w:pPr>
      <w:rPr/>
      <w:r>
        <w:rPr/>
        <w:pict>
          <v:group style="position:absolute;margin-left:21.934pt;margin-top:97.580284pt;width:544.756050pt;height:22.42506pt;mso-position-horizontal-relative:page;mso-position-vertical-relative:paragraph;z-index:-562" coordorigin="439,1952" coordsize="10895,449">
            <v:group style="position:absolute;left:447;top:1956;width:10872;height:2" coordorigin="447,1956" coordsize="10872,2">
              <v:shape style="position:absolute;left:447;top:1956;width:10872;height:2" coordorigin="447,1956" coordsize="10872,0" path="m447,1956l11318,1956e" filled="f" stroked="t" strokeweight=".46002pt" strokecolor="#000000">
                <v:path arrowok="t"/>
              </v:shape>
            </v:group>
            <v:group style="position:absolute;left:447;top:2378;width:10879;height:2" coordorigin="447,2378" coordsize="10879,2">
              <v:shape style="position:absolute;left:447;top:2378;width:10879;height:2" coordorigin="447,2378" coordsize="10879,0" path="m447,2378l11326,2378e" filled="f" stroked="t" strokeweight=".82pt" strokecolor="#000000">
                <v:path arrowok="t"/>
              </v:shape>
            </v:group>
            <v:group style="position:absolute;left:450;top:1960;width:2;height:411" coordorigin="450,1960" coordsize="2,411">
              <v:shape style="position:absolute;left:450;top:1960;width:2;height:411" coordorigin="450,1960" coordsize="0,411" path="m450,1960l450,2371e" filled="f" stroked="t" strokeweight=".46pt" strokecolor="#000000">
                <v:path arrowok="t"/>
              </v:shape>
            </v:group>
            <v:group style="position:absolute;left:11319;top:1960;width:2;height:432" coordorigin="11319,1960" coordsize="2,432">
              <v:shape style="position:absolute;left:11319;top:1960;width:2;height:432" coordorigin="11319,1960" coordsize="0,432" path="m11319,1960l11319,2392e" filled="f" stroked="t" strokeweight=".77005pt" strokecolor="#000000">
                <v:path arrowok="t"/>
              </v:shape>
            </v:group>
            <v:group style="position:absolute;left:11315;top:1960;width:2;height:422" coordorigin="11315,1960" coordsize="2,422">
              <v:shape style="position:absolute;left:11315;top:1960;width:2;height:422" coordorigin="11315,1960" coordsize="0,422" path="m11315,1960l11315,2382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8"/>
          <w:szCs w:val="28"/>
          <w:spacing w:val="-14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6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8"/>
          <w:szCs w:val="28"/>
          <w:spacing w:val="6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6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6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6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r.</w:t>
      </w:r>
      <w:r>
        <w:rPr>
          <w:rFonts w:ascii="Times New Roman" w:hAnsi="Times New Roman" w:cs="Times New Roman" w:eastAsia="Times New Roman"/>
          <w:sz w:val="28"/>
          <w:szCs w:val="28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x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v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50" w:after="0" w:line="240" w:lineRule="auto"/>
        <w:ind w:left="102" w:right="-20"/>
        <w:jc w:val="left"/>
        <w:tabs>
          <w:tab w:pos="654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6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om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,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8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4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½</w:t>
      </w:r>
      <w:r>
        <w:rPr>
          <w:rFonts w:ascii="Times New Roman" w:hAnsi="Times New Roman" w:cs="Times New Roman" w:eastAsia="Times New Roman"/>
          <w:sz w:val="26"/>
          <w:szCs w:val="26"/>
          <w:spacing w:val="1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3"/>
          <w:szCs w:val="23"/>
          <w:spacing w:val="4"/>
          <w:w w:val="100"/>
        </w:rPr>
        <w:t>1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………………………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2" w:after="0" w:line="240" w:lineRule="auto"/>
        <w:ind w:left="895" w:right="-20"/>
        <w:jc w:val="left"/>
        <w:tabs>
          <w:tab w:pos="374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0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</w:p>
    <w:p>
      <w:pPr>
        <w:spacing w:before="2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2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0" w:after="0" w:line="317" w:lineRule="exact"/>
        <w:ind w:left="823" w:right="-20"/>
        <w:jc w:val="left"/>
        <w:tabs>
          <w:tab w:pos="380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f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m</w:t>
      </w:r>
    </w:p>
    <w:p>
      <w:pPr>
        <w:spacing w:before="2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3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8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2" w:after="0" w:line="240" w:lineRule="auto"/>
        <w:ind w:left="823" w:right="-20"/>
        <w:jc w:val="left"/>
        <w:tabs>
          <w:tab w:pos="370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15"/>
          <w:w w:val="100"/>
        </w:rPr>
        <w:t>'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</w:p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4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v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…………………………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</w:p>
    <w:p>
      <w:pPr>
        <w:spacing w:before="2" w:after="0" w:line="240" w:lineRule="auto"/>
        <w:ind w:left="823" w:right="-20"/>
        <w:jc w:val="left"/>
        <w:tabs>
          <w:tab w:pos="370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/>
        <w:pict>
          <v:group style="position:absolute;margin-left:21.933975pt;margin-top:38.700325pt;width:544.756100pt;height:22.75503pt;mso-position-horizontal-relative:page;mso-position-vertical-relative:paragraph;z-index:-561" coordorigin="439,774" coordsize="10895,455">
            <v:group style="position:absolute;left:447;top:779;width:10872;height:2" coordorigin="447,779" coordsize="10872,2">
              <v:shape style="position:absolute;left:447;top:779;width:10872;height:2" coordorigin="447,779" coordsize="10872,0" path="m447,779l11318,779e" filled="f" stroked="t" strokeweight=".45999pt" strokecolor="#000000">
                <v:path arrowok="t"/>
              </v:shape>
            </v:group>
            <v:group style="position:absolute;left:447;top:1207;width:10879;height:2" coordorigin="447,1207" coordsize="10879,2">
              <v:shape style="position:absolute;left:447;top:1207;width:10879;height:2" coordorigin="447,1207" coordsize="10879,0" path="m447,1207l11326,1207e" filled="f" stroked="t" strokeweight=".82005pt" strokecolor="#000000">
                <v:path arrowok="t"/>
              </v:shape>
            </v:group>
            <v:group style="position:absolute;left:450;top:782;width:2;height:418" coordorigin="450,782" coordsize="2,418">
              <v:shape style="position:absolute;left:450;top:782;width:2;height:418" coordorigin="450,782" coordsize="0,418" path="m450,782l450,1200e" filled="f" stroked="t" strokeweight=".46pt" strokecolor="#000000">
                <v:path arrowok="t"/>
              </v:shape>
            </v:group>
            <v:group style="position:absolute;left:11319;top:782;width:2;height:439" coordorigin="11319,782" coordsize="2,439">
              <v:shape style="position:absolute;left:11319;top:782;width:2;height:439" coordorigin="11319,782" coordsize="0,439" path="m11319,782l11319,1221e" filled="f" stroked="t" strokeweight=".77005pt" strokecolor="#000000">
                <v:path arrowok="t"/>
              </v:shape>
            </v:group>
            <v:group style="position:absolute;left:11315;top:782;width:2;height:428" coordorigin="11315,782" coordsize="2,428">
              <v:shape style="position:absolute;left:11315;top:782;width:2;height:428" coordorigin="11315,782" coordsize="0,428" path="m11315,782l11315,1211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  <w:tab/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8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  <w:tab/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h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02" w:right="-20"/>
        <w:jc w:val="left"/>
        <w:tabs>
          <w:tab w:pos="832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3"/>
          <w:w w:val="100"/>
        </w:rPr>
        <w:t>M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k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 </w:t>
      </w:r>
      <w:r>
        <w:rPr>
          <w:rFonts w:ascii="Wingdings 2" w:hAnsi="Wingdings 2" w:cs="Wingdings 2" w:eastAsia="Wingdings 2"/>
          <w:sz w:val="26"/>
          <w:szCs w:val="26"/>
          <w:spacing w:val="0"/>
          <w:w w:val="100"/>
        </w:rPr>
        <w:t></w:t>
      </w:r>
      <w:r>
        <w:rPr>
          <w:rFonts w:ascii="Times New Roman" w:hAnsi="Times New Roman" w:cs="Times New Roman" w:eastAsia="Times New Roman"/>
          <w:sz w:val="26"/>
          <w:szCs w:val="26"/>
          <w:spacing w:val="15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or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Wingdings 2" w:hAnsi="Wingdings 2" w:cs="Wingdings 2" w:eastAsia="Wingdings 2"/>
          <w:sz w:val="26"/>
          <w:szCs w:val="26"/>
          <w:spacing w:val="0"/>
          <w:w w:val="100"/>
        </w:rPr>
        <w:t></w:t>
      </w:r>
      <w:r>
        <w:rPr>
          <w:rFonts w:ascii="Times New Roman" w:hAnsi="Times New Roman" w:cs="Times New Roman" w:eastAsia="Times New Roman"/>
          <w:sz w:val="26"/>
          <w:szCs w:val="26"/>
          <w:spacing w:val="1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102" w:right="-20"/>
        <w:jc w:val="left"/>
        <w:tabs>
          <w:tab w:pos="664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5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8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(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)</w:t>
      </w:r>
    </w:p>
    <w:p>
      <w:pPr>
        <w:spacing w:before="0" w:after="0" w:line="317" w:lineRule="exact"/>
        <w:ind w:left="102" w:right="-20"/>
        <w:jc w:val="left"/>
        <w:tabs>
          <w:tab w:pos="664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6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(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)</w:t>
      </w:r>
    </w:p>
    <w:p>
      <w:pPr>
        <w:spacing w:before="2" w:after="0" w:line="240" w:lineRule="auto"/>
        <w:ind w:left="102" w:right="-20"/>
        <w:jc w:val="left"/>
        <w:tabs>
          <w:tab w:pos="6640" w:val="left"/>
          <w:tab w:pos="7300" w:val="left"/>
        </w:tabs>
        <w:rPr>
          <w:rFonts w:ascii="Times New Roman" w:hAnsi="Times New Roman" w:cs="Times New Roman" w:eastAsia="Times New Roman"/>
          <w:sz w:val="28"/>
          <w:szCs w:val="28"/>
        </w:rPr>
      </w:pPr>
      <w:rPr/>
      <w:r>
        <w:rPr/>
        <w:pict>
          <v:group style="position:absolute;margin-left:21.934006pt;margin-top:23.200258pt;width:544.75604pt;height:22.42509pt;mso-position-horizontal-relative:page;mso-position-vertical-relative:paragraph;z-index:-560" coordorigin="439,464" coordsize="10895,449">
            <v:group style="position:absolute;left:447;top:469;width:10872;height:2" coordorigin="447,469" coordsize="10872,2">
              <v:shape style="position:absolute;left:447;top:469;width:10872;height:2" coordorigin="447,469" coordsize="10872,0" path="m447,469l11318,469e" filled="f" stroked="t" strokeweight=".46005pt" strokecolor="#000000">
                <v:path arrowok="t"/>
              </v:shape>
            </v:group>
            <v:group style="position:absolute;left:447;top:890;width:10879;height:2" coordorigin="447,890" coordsize="10879,2">
              <v:shape style="position:absolute;left:447;top:890;width:10879;height:2" coordorigin="447,890" coordsize="10879,0" path="m447,890l11326,890e" filled="f" stroked="t" strokeweight=".81999pt" strokecolor="#000000">
                <v:path arrowok="t"/>
              </v:shape>
            </v:group>
            <v:group style="position:absolute;left:450;top:472;width:2;height:411" coordorigin="450,472" coordsize="2,411">
              <v:shape style="position:absolute;left:450;top:472;width:2;height:411" coordorigin="450,472" coordsize="0,411" path="m450,472l450,883e" filled="f" stroked="t" strokeweight=".46pt" strokecolor="#000000">
                <v:path arrowok="t"/>
              </v:shape>
            </v:group>
            <v:group style="position:absolute;left:11319;top:472;width:2;height:432" coordorigin="11319,472" coordsize="2,432">
              <v:shape style="position:absolute;left:11319;top:472;width:2;height:432" coordorigin="11319,472" coordsize="0,432" path="m11319,472l11319,905e" filled="f" stroked="t" strokeweight=".77005pt" strokecolor="#000000">
                <v:path arrowok="t"/>
              </v:shape>
            </v:group>
            <v:group style="position:absolute;left:11315;top:472;width:2;height:422" coordorigin="11315,472" coordsize="2,422">
              <v:shape style="position:absolute;left:11315;top:472;width:2;height:422" coordorigin="11315,472" coordsize="0,422" path="m11315,472l11315,894e" filled="f" stroked="t" strokeweight=".459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7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6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(</w:t>
        <w:tab/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)</w:t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02" w:right="-20"/>
        <w:jc w:val="left"/>
        <w:tabs>
          <w:tab w:pos="836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ing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q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tio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-11"/>
          <w:w w:val="100"/>
        </w:rPr>
        <w:t>v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?</w:t>
      </w:r>
    </w:p>
    <w:p>
      <w:pPr>
        <w:spacing w:before="7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</w:p>
    <w:p>
      <w:pPr>
        <w:spacing w:before="1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28"/>
          <w:szCs w:val="28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8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10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u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?</w:t>
      </w:r>
    </w:p>
    <w:p>
      <w:pPr>
        <w:spacing w:before="2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455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</w:t>
      </w:r>
    </w:p>
    <w:p>
      <w:pPr>
        <w:spacing w:before="92" w:after="0" w:line="240" w:lineRule="auto"/>
        <w:ind w:left="102" w:right="-20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4"/>
          <w:w w:val="100"/>
        </w:rPr>
        <w:t>10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-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W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?</w:t>
      </w:r>
    </w:p>
    <w:p>
      <w:pPr>
        <w:spacing w:before="81" w:after="0" w:line="240" w:lineRule="auto"/>
        <w:ind w:left="349" w:right="599"/>
        <w:jc w:val="center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…………………………</w:t>
      </w:r>
    </w:p>
    <w:p>
      <w:pPr>
        <w:jc w:val="center"/>
        <w:spacing w:after="0"/>
        <w:sectPr>
          <w:pgMar w:header="1020" w:footer="0" w:top="1460" w:bottom="280" w:left="460" w:right="600"/>
          <w:headerReference w:type="default" r:id="rId11"/>
          <w:pgSz w:w="11920" w:h="16860"/>
        </w:sectPr>
      </w:pPr>
      <w:rPr/>
    </w:p>
    <w:p>
      <w:pPr>
        <w:spacing w:before="3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1" w:lineRule="exact"/>
        <w:ind w:left="3870" w:right="-20"/>
        <w:jc w:val="left"/>
        <w:rPr>
          <w:rFonts w:ascii="Comic Sans MS" w:hAnsi="Comic Sans MS" w:cs="Comic Sans MS" w:eastAsia="Comic Sans MS"/>
          <w:sz w:val="28"/>
          <w:szCs w:val="28"/>
        </w:rPr>
      </w:pPr>
      <w:rPr/>
      <w:r>
        <w:rPr/>
        <w:pict>
          <v:group style="position:absolute;margin-left:387.049988pt;margin-top:9.543112pt;width:35pt;height:.1pt;mso-position-horizontal-relative:page;mso-position-vertical-relative:paragraph;z-index:-551" coordorigin="7741,191" coordsize="700,2">
            <v:shape style="position:absolute;left:7741;top:191;width:700;height:2" coordorigin="7741,191" coordsize="700,0" path="m8441,191l7741,191e" filled="f" stroked="t" strokeweight=".75pt" strokecolor="#000000">
              <v:path arrowok="t"/>
            </v:shape>
          </v:group>
          <w10:wrap type="none"/>
        </w:pict>
      </w:r>
      <w:r>
        <w:rPr>
          <w:rFonts w:ascii="Comic Sans MS" w:hAnsi="Comic Sans MS" w:cs="Comic Sans MS" w:eastAsia="Comic Sans MS"/>
          <w:sz w:val="28"/>
          <w:szCs w:val="28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III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-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Sp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e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  <w:t>l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5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ks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19" w:lineRule="exact"/>
        <w:ind w:left="102" w:right="-20"/>
        <w:jc w:val="left"/>
        <w:tabs>
          <w:tab w:pos="874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position w:val="-1"/>
        </w:rPr>
        <w:t>-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y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mi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ing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tt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-12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in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ing: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4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2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pgMar w:header="1020" w:footer="0" w:top="1460" w:bottom="280" w:left="460" w:right="1160"/>
          <w:pgSz w:w="11920" w:h="16860"/>
        </w:sectPr>
      </w:pPr>
      <w:rPr/>
    </w:p>
    <w:p>
      <w:pPr>
        <w:spacing w:before="0" w:after="0" w:line="398" w:lineRule="exact"/>
        <w:ind w:left="102" w:right="-91"/>
        <w:jc w:val="left"/>
        <w:rPr>
          <w:rFonts w:ascii="Tahoma" w:hAnsi="Tahoma" w:cs="Tahoma" w:eastAsia="Tahoma"/>
          <w:sz w:val="34"/>
          <w:szCs w:val="34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1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Life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s</w:t>
      </w:r>
      <w:r>
        <w:rPr>
          <w:rFonts w:ascii="Tahoma" w:hAnsi="Tahoma" w:cs="Tahoma" w:eastAsia="Tahoma"/>
          <w:sz w:val="34"/>
          <w:szCs w:val="34"/>
          <w:spacing w:val="3"/>
          <w:w w:val="100"/>
          <w:b/>
          <w:bCs/>
          <w:position w:val="-2"/>
        </w:rPr>
        <w:t>t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r</w:t>
      </w:r>
      <w:r>
        <w:rPr>
          <w:rFonts w:ascii="Tahoma" w:hAnsi="Tahoma" w:cs="Tahoma" w:eastAsia="Tahoma"/>
          <w:sz w:val="34"/>
          <w:szCs w:val="34"/>
          <w:spacing w:val="-13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0"/>
          <w:w w:val="100"/>
          <w:position w:val="0"/>
        </w:rPr>
      </w:r>
    </w:p>
    <w:p>
      <w:pPr>
        <w:spacing w:before="0" w:after="0" w:line="398" w:lineRule="exact"/>
        <w:ind w:right="-20"/>
        <w:jc w:val="left"/>
        <w:tabs>
          <w:tab w:pos="420" w:val="left"/>
        </w:tabs>
        <w:rPr>
          <w:rFonts w:ascii="Tahoma" w:hAnsi="Tahoma" w:cs="Tahoma" w:eastAsia="Tahoma"/>
          <w:sz w:val="28"/>
          <w:szCs w:val="28"/>
        </w:rPr>
      </w:pPr>
      <w:rPr/>
      <w:r>
        <w:rPr/>
        <w:br w:type="column"/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ab/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4"/>
          <w:w w:val="100"/>
          <w:position w:val="-2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2"/>
          <w:w w:val="100"/>
          <w:b/>
          <w:bCs/>
          <w:position w:val="-2"/>
        </w:rPr>
        <w:t>b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a</w:t>
      </w:r>
      <w:r>
        <w:rPr>
          <w:rFonts w:ascii="Tahoma" w:hAnsi="Tahoma" w:cs="Tahoma" w:eastAsia="Tahoma"/>
          <w:sz w:val="34"/>
          <w:szCs w:val="34"/>
          <w:spacing w:val="-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3"/>
          <w:w w:val="100"/>
          <w:b/>
          <w:bCs/>
          <w:position w:val="-2"/>
        </w:rPr>
        <w:t>t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er</w:t>
      </w:r>
      <w:r>
        <w:rPr>
          <w:rFonts w:ascii="Tahoma" w:hAnsi="Tahoma" w:cs="Tahoma" w:eastAsia="Tahoma"/>
          <w:sz w:val="34"/>
          <w:szCs w:val="34"/>
          <w:spacing w:val="-6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a</w:t>
      </w:r>
      <w:r>
        <w:rPr>
          <w:rFonts w:ascii="Tahoma" w:hAnsi="Tahoma" w:cs="Tahoma" w:eastAsia="Tahoma"/>
          <w:sz w:val="34"/>
          <w:szCs w:val="34"/>
          <w:spacing w:val="9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m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g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tt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7"/>
          <w:w w:val="1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to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y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m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th</w:t>
      </w:r>
      <w:r>
        <w:rPr>
          <w:rFonts w:ascii="Tahoma" w:hAnsi="Tahoma" w:cs="Tahoma" w:eastAsia="Tahoma"/>
          <w:sz w:val="28"/>
          <w:szCs w:val="28"/>
          <w:spacing w:val="5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20" w:h="16860"/>
          <w:pgMar w:top="1120" w:bottom="280" w:left="460" w:right="1160"/>
          <w:cols w:num="2" w:equalWidth="0">
            <w:col w:w="2392" w:space="100"/>
            <w:col w:w="7808"/>
          </w:cols>
        </w:sectPr>
      </w:pPr>
      <w:rPr/>
    </w:p>
    <w:p>
      <w:pPr>
        <w:spacing w:before="1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398" w:lineRule="exact"/>
        <w:ind w:left="10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2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T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4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1"/>
          <w:w w:val="100"/>
          <w:b/>
          <w:bCs/>
          <w:position w:val="-2"/>
        </w:rPr>
        <w:t>m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i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l</w:t>
      </w:r>
      <w:r>
        <w:rPr>
          <w:rFonts w:ascii="Tahoma" w:hAnsi="Tahoma" w:cs="Tahoma" w:eastAsia="Tahoma"/>
          <w:sz w:val="34"/>
          <w:szCs w:val="34"/>
          <w:spacing w:val="-5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i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n</w:t>
      </w:r>
      <w:r>
        <w:rPr>
          <w:rFonts w:ascii="Tahoma" w:hAnsi="Tahoma" w:cs="Tahoma" w:eastAsia="Tahoma"/>
          <w:sz w:val="34"/>
          <w:szCs w:val="34"/>
          <w:spacing w:val="-22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rs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v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K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g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F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d</w:t>
      </w:r>
      <w:r>
        <w:rPr>
          <w:rFonts w:ascii="Tahoma" w:hAnsi="Tahoma" w:cs="Tahoma" w:eastAsia="Tahoma"/>
          <w:sz w:val="28"/>
          <w:szCs w:val="28"/>
          <w:spacing w:val="6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C</w:t>
      </w:r>
      <w:r>
        <w:rPr>
          <w:rFonts w:ascii="Tahoma" w:hAnsi="Tahoma" w:cs="Tahoma" w:eastAsia="Tahoma"/>
          <w:sz w:val="34"/>
          <w:szCs w:val="34"/>
          <w:spacing w:val="-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-8"/>
          <w:w w:val="100"/>
          <w:b/>
          <w:bCs/>
          <w:position w:val="-2"/>
        </w:rPr>
        <w:t>u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s</w:t>
      </w:r>
      <w:r>
        <w:rPr>
          <w:rFonts w:ascii="Tahoma" w:hAnsi="Tahoma" w:cs="Tahoma" w:eastAsia="Tahoma"/>
          <w:sz w:val="34"/>
          <w:szCs w:val="34"/>
          <w:spacing w:val="-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1"/>
          <w:w w:val="100"/>
          <w:b/>
          <w:bCs/>
          <w:position w:val="-2"/>
        </w:rPr>
        <w:t>w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a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y</w:t>
      </w:r>
      <w:r>
        <w:rPr>
          <w:rFonts w:ascii="Tahoma" w:hAnsi="Tahoma" w:cs="Tahoma" w:eastAsia="Tahoma"/>
          <w:sz w:val="34"/>
          <w:szCs w:val="34"/>
          <w:spacing w:val="-18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60"/>
          <w:pgMar w:top="1120" w:bottom="280" w:left="460" w:right="1160"/>
        </w:sectPr>
      </w:pPr>
      <w:rPr/>
    </w:p>
    <w:p>
      <w:pPr>
        <w:spacing w:before="0" w:after="0" w:line="398" w:lineRule="exact"/>
        <w:ind w:left="102" w:right="-91"/>
        <w:jc w:val="left"/>
        <w:rPr>
          <w:rFonts w:ascii="Tahoma" w:hAnsi="Tahoma" w:cs="Tahoma" w:eastAsia="Tahoma"/>
          <w:sz w:val="34"/>
          <w:szCs w:val="34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3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I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u</w:t>
      </w:r>
      <w:r>
        <w:rPr>
          <w:rFonts w:ascii="Tahoma" w:hAnsi="Tahoma" w:cs="Tahoma" w:eastAsia="Tahoma"/>
          <w:sz w:val="34"/>
          <w:szCs w:val="34"/>
          <w:spacing w:val="-2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0"/>
          <w:w w:val="100"/>
          <w:position w:val="0"/>
        </w:rPr>
      </w:r>
    </w:p>
    <w:p>
      <w:pPr>
        <w:spacing w:before="0" w:after="0" w:line="398" w:lineRule="exact"/>
        <w:ind w:right="-91"/>
        <w:jc w:val="left"/>
        <w:rPr>
          <w:rFonts w:ascii="Tahoma" w:hAnsi="Tahoma" w:cs="Tahoma" w:eastAsia="Tahoma"/>
          <w:sz w:val="34"/>
          <w:szCs w:val="34"/>
        </w:rPr>
      </w:pPr>
      <w:rPr/>
      <w:r>
        <w:rPr/>
        <w:br w:type="column"/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d</w:t>
      </w:r>
      <w:r>
        <w:rPr>
          <w:rFonts w:ascii="Tahoma" w:hAnsi="Tahoma" w:cs="Tahoma" w:eastAsia="Tahoma"/>
          <w:sz w:val="34"/>
          <w:szCs w:val="34"/>
          <w:spacing w:val="-1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2"/>
          <w:w w:val="100"/>
          <w:b/>
          <w:bCs/>
          <w:position w:val="-2"/>
        </w:rPr>
        <w:t>t</w:t>
      </w:r>
      <w:r>
        <w:rPr>
          <w:rFonts w:ascii="Tahoma" w:hAnsi="Tahoma" w:cs="Tahoma" w:eastAsia="Tahoma"/>
          <w:sz w:val="28"/>
          <w:szCs w:val="28"/>
          <w:spacing w:val="0"/>
          <w:w w:val="100"/>
          <w:b/>
          <w:bCs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5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  <w:position w:val="-2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a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k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m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d</w:t>
      </w:r>
      <w:r>
        <w:rPr>
          <w:rFonts w:ascii="Tahoma" w:hAnsi="Tahoma" w:cs="Tahoma" w:eastAsia="Tahoma"/>
          <w:sz w:val="34"/>
          <w:szCs w:val="34"/>
          <w:spacing w:val="0"/>
          <w:w w:val="100"/>
          <w:position w:val="0"/>
        </w:rPr>
      </w:r>
    </w:p>
    <w:p>
      <w:pPr>
        <w:spacing w:before="0" w:after="0" w:line="398" w:lineRule="exact"/>
        <w:ind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/>
        <w:br w:type="column"/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_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34"/>
          <w:szCs w:val="34"/>
          <w:spacing w:val="-1"/>
          <w:w w:val="100"/>
          <w:b/>
          <w:bCs/>
          <w:position w:val="-2"/>
        </w:rPr>
        <w:t>l</w:t>
      </w:r>
      <w:r>
        <w:rPr>
          <w:rFonts w:ascii="Tahoma" w:hAnsi="Tahoma" w:cs="Tahoma" w:eastAsia="Tahoma"/>
          <w:sz w:val="34"/>
          <w:szCs w:val="34"/>
          <w:spacing w:val="0"/>
          <w:w w:val="100"/>
          <w:b/>
          <w:bCs/>
          <w:position w:val="-2"/>
        </w:rPr>
        <w:t>s</w:t>
      </w:r>
      <w:r>
        <w:rPr>
          <w:rFonts w:ascii="Tahoma" w:hAnsi="Tahoma" w:cs="Tahoma" w:eastAsia="Tahoma"/>
          <w:sz w:val="34"/>
          <w:szCs w:val="34"/>
          <w:spacing w:val="-14"/>
          <w:w w:val="100"/>
          <w:b/>
          <w:bCs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f</w:t>
      </w:r>
      <w:r>
        <w:rPr>
          <w:rFonts w:ascii="Tahoma" w:hAnsi="Tahoma" w:cs="Tahoma" w:eastAsia="Tahoma"/>
          <w:sz w:val="28"/>
          <w:szCs w:val="28"/>
          <w:spacing w:val="-4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ld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  <w:position w:val="-2"/>
        </w:rPr>
        <w:t>o</w:t>
      </w:r>
      <w:r>
        <w:rPr>
          <w:rFonts w:ascii="Tahoma" w:hAnsi="Tahoma" w:cs="Tahoma" w:eastAsia="Tahoma"/>
          <w:sz w:val="28"/>
          <w:szCs w:val="28"/>
          <w:spacing w:val="2"/>
          <w:w w:val="100"/>
          <w:position w:val="-2"/>
        </w:rPr>
        <w:t>u</w:t>
      </w:r>
      <w:r>
        <w:rPr>
          <w:rFonts w:ascii="Tahoma" w:hAnsi="Tahoma" w:cs="Tahoma" w:eastAsia="Tahoma"/>
          <w:sz w:val="28"/>
          <w:szCs w:val="28"/>
          <w:spacing w:val="-3"/>
          <w:w w:val="100"/>
          <w:position w:val="-2"/>
        </w:rPr>
        <w:t>s</w:t>
      </w:r>
      <w:r>
        <w:rPr>
          <w:rFonts w:ascii="Tahoma" w:hAnsi="Tahoma" w:cs="Tahoma" w:eastAsia="Tahoma"/>
          <w:sz w:val="28"/>
          <w:szCs w:val="28"/>
          <w:spacing w:val="3"/>
          <w:w w:val="100"/>
          <w:position w:val="-2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s</w:t>
      </w:r>
      <w:r>
        <w:rPr>
          <w:rFonts w:ascii="Tahoma" w:hAnsi="Tahoma" w:cs="Tahoma" w:eastAsia="Tahoma"/>
          <w:sz w:val="28"/>
          <w:szCs w:val="28"/>
          <w:spacing w:val="-2"/>
          <w:w w:val="100"/>
          <w:position w:val="-2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-2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20" w:h="16860"/>
          <w:pgMar w:top="1120" w:bottom="280" w:left="460" w:right="1160"/>
          <w:cols w:num="3" w:equalWidth="0">
            <w:col w:w="1240" w:space="100"/>
            <w:col w:w="2706" w:space="103"/>
            <w:col w:w="6151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pict>
          <v:group style="position:absolute;margin-left:21.934pt;margin-top:128.879974pt;width:544.756050pt;height:22.77504pt;mso-position-horizontal-relative:page;mso-position-vertical-relative:page;z-index:-558" coordorigin="439,2578" coordsize="10895,456">
            <v:group style="position:absolute;left:447;top:2582;width:10872;height:2" coordorigin="447,2582" coordsize="10872,2">
              <v:shape style="position:absolute;left:447;top:2582;width:10872;height:2" coordorigin="447,2582" coordsize="10872,0" path="m447,2582l11318,2582e" filled="f" stroked="t" strokeweight=".46pt" strokecolor="#000000">
                <v:path arrowok="t"/>
              </v:shape>
            </v:group>
            <v:group style="position:absolute;left:447;top:3011;width:10879;height:2" coordorigin="447,3011" coordsize="10879,2">
              <v:shape style="position:absolute;left:447;top:3011;width:10879;height:2" coordorigin="447,3011" coordsize="10879,0" path="m447,3011l11326,3011e" filled="f" stroked="t" strokeweight=".82pt" strokecolor="#000000">
                <v:path arrowok="t"/>
              </v:shape>
            </v:group>
            <v:group style="position:absolute;left:450;top:2586;width:2;height:418" coordorigin="450,2586" coordsize="2,418">
              <v:shape style="position:absolute;left:450;top:2586;width:2;height:418" coordorigin="450,2586" coordsize="0,418" path="m450,2586l450,3004e" filled="f" stroked="t" strokeweight=".46pt" strokecolor="#000000">
                <v:path arrowok="t"/>
              </v:shape>
            </v:group>
            <v:group style="position:absolute;left:11319;top:2586;width:2;height:440" coordorigin="11319,2586" coordsize="2,440">
              <v:shape style="position:absolute;left:11319;top:2586;width:2;height:440" coordorigin="11319,2586" coordsize="0,440" path="m11319,2586l11319,3025e" filled="f" stroked="t" strokeweight=".77005pt" strokecolor="#000000">
                <v:path arrowok="t"/>
              </v:shape>
            </v:group>
            <v:group style="position:absolute;left:11315;top:2586;width:2;height:429" coordorigin="11315,2586" coordsize="2,429">
              <v:shape style="position:absolute;left:11315;top:2586;width:2;height:429" coordorigin="11315,2586" coordsize="0,429" path="m11315,2586l11315,3015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.934pt;margin-top:260.709991pt;width:544.756050pt;height:22.39503pt;mso-position-horizontal-relative:page;mso-position-vertical-relative:page;z-index:-557" coordorigin="439,5214" coordsize="10895,448">
            <v:group style="position:absolute;left:447;top:5219;width:10872;height:2" coordorigin="447,5219" coordsize="10872,2">
              <v:shape style="position:absolute;left:447;top:5219;width:10872;height:2" coordorigin="447,5219" coordsize="10872,0" path="m447,5219l11318,5219e" filled="f" stroked="t" strokeweight=".45999pt" strokecolor="#000000">
                <v:path arrowok="t"/>
              </v:shape>
            </v:group>
            <v:group style="position:absolute;left:447;top:5640;width:10879;height:2" coordorigin="447,5640" coordsize="10879,2">
              <v:shape style="position:absolute;left:447;top:5640;width:10879;height:2" coordorigin="447,5640" coordsize="10879,0" path="m447,5640l11326,5640e" filled="f" stroked="t" strokeweight=".82pt" strokecolor="#000000">
                <v:path arrowok="t"/>
              </v:shape>
            </v:group>
            <v:group style="position:absolute;left:450;top:5222;width:2;height:410" coordorigin="450,5222" coordsize="2,410">
              <v:shape style="position:absolute;left:450;top:5222;width:2;height:410" coordorigin="450,5222" coordsize="0,410" path="m450,5222l450,5633e" filled="f" stroked="t" strokeweight=".46pt" strokecolor="#000000">
                <v:path arrowok="t"/>
              </v:shape>
            </v:group>
            <v:group style="position:absolute;left:11319;top:5222;width:2;height:432" coordorigin="11319,5222" coordsize="2,432">
              <v:shape style="position:absolute;left:11319;top:5222;width:2;height:432" coordorigin="11319,5222" coordsize="0,432" path="m11319,5222l11319,5654e" filled="f" stroked="t" strokeweight=".77005pt" strokecolor="#000000">
                <v:path arrowok="t"/>
              </v:shape>
            </v:group>
            <v:group style="position:absolute;left:11315;top:5222;width:2;height:421" coordorigin="11315,5222" coordsize="2,421">
              <v:shape style="position:absolute;left:11315;top:5222;width:2;height:421" coordorigin="11315,5222" coordsize="0,421" path="m11315,5222l11315,5644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.934pt;margin-top:384.599976pt;width:544.756050pt;height:22.39503pt;mso-position-horizontal-relative:page;mso-position-vertical-relative:page;z-index:-556" coordorigin="439,7692" coordsize="10895,448">
            <v:group style="position:absolute;left:447;top:7697;width:10872;height:2" coordorigin="447,7697" coordsize="10872,2">
              <v:shape style="position:absolute;left:447;top:7697;width:10872;height:2" coordorigin="447,7697" coordsize="10872,0" path="m447,7697l11318,7697e" filled="f" stroked="t" strokeweight=".45999pt" strokecolor="#000000">
                <v:path arrowok="t"/>
              </v:shape>
            </v:group>
            <v:group style="position:absolute;left:447;top:8118;width:10879;height:2" coordorigin="447,8118" coordsize="10879,2">
              <v:shape style="position:absolute;left:447;top:8118;width:10879;height:2" coordorigin="447,8118" coordsize="10879,0" path="m447,8118l11326,8118e" filled="f" stroked="t" strokeweight=".82pt" strokecolor="#000000">
                <v:path arrowok="t"/>
              </v:shape>
            </v:group>
            <v:group style="position:absolute;left:450;top:7700;width:2;height:410" coordorigin="450,7700" coordsize="2,410">
              <v:shape style="position:absolute;left:450;top:7700;width:2;height:410" coordorigin="450,7700" coordsize="0,410" path="m450,7700l450,8111e" filled="f" stroked="t" strokeweight=".46pt" strokecolor="#000000">
                <v:path arrowok="t"/>
              </v:shape>
            </v:group>
            <v:group style="position:absolute;left:11319;top:7700;width:2;height:432" coordorigin="11319,7700" coordsize="2,432">
              <v:shape style="position:absolute;left:11319;top:7700;width:2;height:432" coordorigin="11319,7700" coordsize="0,432" path="m11319,7700l11319,8132e" filled="f" stroked="t" strokeweight=".77005pt" strokecolor="#000000">
                <v:path arrowok="t"/>
              </v:shape>
            </v:group>
            <v:group style="position:absolute;left:11315;top:7700;width:2;height:421" coordorigin="11315,7700" coordsize="2,421">
              <v:shape style="position:absolute;left:11315;top:7700;width:2;height:421" coordorigin="11315,7700" coordsize="0,421" path="m11315,7700l11315,8121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.933985pt;margin-top:556.029968pt;width:544.75608pt;height:22.77503pt;mso-position-horizontal-relative:page;mso-position-vertical-relative:page;z-index:-555" coordorigin="439,11121" coordsize="10895,456">
            <v:group style="position:absolute;left:447;top:11125;width:10872;height:2" coordorigin="447,11125" coordsize="10872,2">
              <v:shape style="position:absolute;left:447;top:11125;width:10872;height:2" coordorigin="447,11125" coordsize="10872,0" path="m447,11125l11318,11125e" filled="f" stroked="t" strokeweight=".45999pt" strokecolor="#000000">
                <v:path arrowok="t"/>
              </v:shape>
            </v:group>
            <v:group style="position:absolute;left:447;top:11554;width:10879;height:2" coordorigin="447,11554" coordsize="10879,2">
              <v:shape style="position:absolute;left:447;top:11554;width:10879;height:2" coordorigin="447,11554" coordsize="10879,0" path="m447,11554l11326,11554e" filled="f" stroked="t" strokeweight=".82003pt" strokecolor="#000000">
                <v:path arrowok="t"/>
              </v:shape>
            </v:group>
            <v:group style="position:absolute;left:450;top:11129;width:2;height:418" coordorigin="450,11129" coordsize="2,418">
              <v:shape style="position:absolute;left:450;top:11129;width:2;height:418" coordorigin="450,11129" coordsize="0,418" path="m450,11129l450,11547e" filled="f" stroked="t" strokeweight=".46pt" strokecolor="#000000">
                <v:path arrowok="t"/>
              </v:shape>
            </v:group>
            <v:group style="position:absolute;left:11319;top:11129;width:2;height:440" coordorigin="11319,11129" coordsize="2,440">
              <v:shape style="position:absolute;left:11319;top:11129;width:2;height:440" coordorigin="11319,11129" coordsize="0,440" path="m11319,11129l11319,11568e" filled="f" stroked="t" strokeweight=".77005pt" strokecolor="#000000">
                <v:path arrowok="t"/>
              </v:shape>
            </v:group>
            <v:group style="position:absolute;left:11315;top:11129;width:2;height:429" coordorigin="11315,11129" coordsize="2,429">
              <v:shape style="position:absolute;left:11315;top:11129;width:2;height:429" coordorigin="11315,11129" coordsize="0,429" path="m11315,11129l11315,11558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.933985pt;margin-top:661.199951pt;width:544.75608pt;height:22.39509pt;mso-position-horizontal-relative:page;mso-position-vertical-relative:page;z-index:-554" coordorigin="439,13224" coordsize="10895,448">
            <v:group style="position:absolute;left:447;top:13229;width:10872;height:2" coordorigin="447,13229" coordsize="10872,2">
              <v:shape style="position:absolute;left:447;top:13229;width:10872;height:2" coordorigin="447,13229" coordsize="10872,0" path="m447,13229l11318,13229e" filled="f" stroked="t" strokeweight=".46005pt" strokecolor="#000000">
                <v:path arrowok="t"/>
              </v:shape>
            </v:group>
            <v:group style="position:absolute;left:447;top:13650;width:10879;height:2" coordorigin="447,13650" coordsize="10879,2">
              <v:shape style="position:absolute;left:447;top:13650;width:10879;height:2" coordorigin="447,13650" coordsize="10879,0" path="m447,13650l11326,13650e" filled="f" stroked="t" strokeweight=".82003pt" strokecolor="#000000">
                <v:path arrowok="t"/>
              </v:shape>
            </v:group>
            <v:group style="position:absolute;left:450;top:13232;width:2;height:410" coordorigin="450,13232" coordsize="2,410">
              <v:shape style="position:absolute;left:450;top:13232;width:2;height:410" coordorigin="450,13232" coordsize="0,410" path="m450,13232l450,13643e" filled="f" stroked="t" strokeweight=".46pt" strokecolor="#000000">
                <v:path arrowok="t"/>
              </v:shape>
            </v:group>
            <v:group style="position:absolute;left:11319;top:13232;width:2;height:432" coordorigin="11319,13232" coordsize="2,432">
              <v:shape style="position:absolute;left:11319;top:13232;width:2;height:432" coordorigin="11319,13232" coordsize="0,432" path="m11319,13232l11319,13664e" filled="f" stroked="t" strokeweight=".77005pt" strokecolor="#000000">
                <v:path arrowok="t"/>
              </v:shape>
            </v:group>
            <v:group style="position:absolute;left:11315;top:13232;width:2;height:421" coordorigin="11315,13232" coordsize="2,421">
              <v:shape style="position:absolute;left:11315;top:13232;width:2;height:421" coordorigin="11315,13232" coordsize="0,421" path="m11315,13232l11315,13653e" filled="f" stroked="t" strokeweight=".4599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8.049999pt;margin-top:646.849976pt;width:547.2pt;height:.1pt;mso-position-horizontal-relative:page;mso-position-vertical-relative:page;z-index:-553" coordorigin="561,12937" coordsize="10944,2">
            <v:shape style="position:absolute;left:561;top:12937;width:10944;height:2" coordorigin="561,12937" coordsize="10944,0" path="m561,12937l11505,12937e" filled="f" stroked="t" strokeweight=".75pt" strokecolor="#000000">
              <v:path arrowok="t"/>
              <v:stroke dashstyle="dash"/>
            </v:shape>
          </v:group>
          <w10:wrap type="none"/>
        </w:pict>
      </w:r>
      <w:r>
        <w:rPr/>
        <w:pict>
          <v:group style="position:absolute;margin-left:30.1pt;margin-top:726.899963pt;width:547.2pt;height:.1pt;mso-position-horizontal-relative:page;mso-position-vertical-relative:page;z-index:-552" coordorigin="602,14538" coordsize="10944,2">
            <v:shape style="position:absolute;left:602;top:14538;width:10944;height:2" coordorigin="602,14538" coordsize="10944,0" path="m602,14538l11546,14538e" filled="f" stroked="t" strokeweight=".75pt" strokecolor="#000000">
              <v:path arrowok="t"/>
              <v:stroke dashstyle="dash"/>
            </v:shape>
          </v:group>
          <w10:wrap type="none"/>
        </w:pict>
      </w:r>
      <w:r>
        <w:rPr>
          <w:sz w:val="20"/>
          <w:szCs w:val="2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41" w:lineRule="exact"/>
        <w:ind w:left="102" w:right="-20"/>
        <w:jc w:val="left"/>
        <w:tabs>
          <w:tab w:pos="802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position w:val="1"/>
        </w:rPr>
        <w:t>-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ite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/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-1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ms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1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position w:val="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8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102" w:right="-20"/>
        <w:jc w:val="left"/>
        <w:tabs>
          <w:tab w:pos="2040" w:val="left"/>
        </w:tabs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wo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'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=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…………………………</w:t>
      </w:r>
    </w:p>
    <w:p>
      <w:pPr>
        <w:spacing w:before="3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02" w:right="-20"/>
        <w:jc w:val="left"/>
        <w:tabs>
          <w:tab w:pos="2120" w:val="left"/>
        </w:tabs>
        <w:rPr>
          <w:rFonts w:ascii="Courier New" w:hAnsi="Courier New" w:cs="Courier New" w:eastAsia="Courier New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5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u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y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=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 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-6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-6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0"/>
          <w:w w:val="100"/>
        </w:rPr>
        <w:t>…</w:t>
      </w:r>
    </w:p>
    <w:p>
      <w:pPr>
        <w:spacing w:before="12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2" w:right="-20"/>
        <w:jc w:val="left"/>
        <w:tabs>
          <w:tab w:pos="1640" w:val="left"/>
        </w:tabs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6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28"/>
          <w:szCs w:val="28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</w:p>
    <w:p>
      <w:pPr>
        <w:spacing w:before="3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tabs>
          <w:tab w:pos="834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14"/>
          <w:w w:val="100"/>
        </w:rPr>
        <w:t>-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om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ine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ing: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3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8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102" w:right="-20"/>
        <w:jc w:val="left"/>
        <w:tabs>
          <w:tab w:pos="2280" w:val="left"/>
        </w:tabs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4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+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=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…………………………</w:t>
      </w:r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02" w:right="-20"/>
        <w:jc w:val="left"/>
        <w:tabs>
          <w:tab w:pos="2040" w:val="left"/>
        </w:tabs>
        <w:rPr>
          <w:rFonts w:ascii="Courier New" w:hAnsi="Courier New" w:cs="Courier New" w:eastAsia="Courier New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5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b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ig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+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=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 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-6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1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-6"/>
          <w:w w:val="100"/>
        </w:rPr>
        <w:t>…</w:t>
      </w:r>
      <w:r>
        <w:rPr>
          <w:rFonts w:ascii="Courier New" w:hAnsi="Courier New" w:cs="Courier New" w:eastAsia="Courier New"/>
          <w:sz w:val="20"/>
          <w:szCs w:val="20"/>
          <w:spacing w:val="0"/>
          <w:w w:val="100"/>
        </w:rPr>
        <w:t>…</w:t>
      </w:r>
    </w:p>
    <w:p>
      <w:pPr>
        <w:spacing w:before="20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2" w:right="-20"/>
        <w:jc w:val="left"/>
        <w:tabs>
          <w:tab w:pos="2080" w:val="left"/>
        </w:tabs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ahoma" w:hAnsi="Tahoma" w:cs="Tahoma" w:eastAsia="Tahoma"/>
          <w:sz w:val="28"/>
          <w:szCs w:val="28"/>
          <w:spacing w:val="-2"/>
          <w:w w:val="100"/>
        </w:rPr>
        <w:t>6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  <w:r>
        <w:rPr>
          <w:rFonts w:ascii="Tahoma" w:hAnsi="Tahoma" w:cs="Tahoma" w:eastAsia="Tahoma"/>
          <w:sz w:val="28"/>
          <w:szCs w:val="28"/>
          <w:spacing w:val="87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+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g</w:t>
        <w:tab/>
      </w:r>
      <w:r>
        <w:rPr>
          <w:rFonts w:ascii="Tahoma" w:hAnsi="Tahoma" w:cs="Tahoma" w:eastAsia="Tahoma"/>
          <w:sz w:val="28"/>
          <w:szCs w:val="28"/>
          <w:spacing w:val="0"/>
          <w:w w:val="1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28"/>
          <w:szCs w:val="28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………</w:t>
      </w:r>
      <w:r>
        <w:rPr>
          <w:rFonts w:ascii="Times New Roman" w:hAnsi="Times New Roman" w:cs="Times New Roman" w:eastAsia="Times New Roman"/>
          <w:sz w:val="20"/>
          <w:szCs w:val="20"/>
          <w:spacing w:val="-7"/>
          <w:w w:val="100"/>
        </w:rPr>
        <w:t>…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  <w:t>……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67" w:lineRule="exact"/>
        <w:ind w:left="2732" w:right="-20"/>
        <w:jc w:val="left"/>
        <w:rPr>
          <w:rFonts w:ascii="Comic Sans MS" w:hAnsi="Comic Sans MS" w:cs="Comic Sans MS" w:eastAsia="Comic Sans MS"/>
          <w:sz w:val="28"/>
          <w:szCs w:val="28"/>
        </w:rPr>
      </w:pPr>
      <w:rPr/>
      <w:r>
        <w:rPr/>
        <w:pict>
          <v:group style="position:absolute;margin-left:437.049988pt;margin-top:23.23871pt;width:35pt;height:.1pt;mso-position-horizontal-relative:page;mso-position-vertical-relative:paragraph;z-index:-550" coordorigin="8741,465" coordsize="700,2">
            <v:shape style="position:absolute;left:8741;top:465;width:700;height:2" coordorigin="8741,465" coordsize="700,0" path="m9441,465l8741,465e" filled="f" stroked="t" strokeweight=".75pt" strokecolor="#000000">
              <v:path arrowok="t"/>
            </v:shape>
          </v:group>
          <w10:wrap type="none"/>
        </w:pict>
      </w:r>
      <w:r>
        <w:rPr>
          <w:rFonts w:ascii="Comic Sans MS" w:hAnsi="Comic Sans MS" w:cs="Comic Sans MS" w:eastAsia="Comic Sans MS"/>
          <w:sz w:val="28"/>
          <w:szCs w:val="28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IV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-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Ha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d</w:t>
      </w:r>
      <w:r>
        <w:rPr>
          <w:rFonts w:ascii="Comic Sans MS" w:hAnsi="Comic Sans MS" w:cs="Comic Sans MS" w:eastAsia="Comic Sans MS"/>
          <w:sz w:val="28"/>
          <w:szCs w:val="28"/>
          <w:spacing w:val="10"/>
          <w:w w:val="100"/>
          <w:u w:val="thick" w:color="000000"/>
          <w:position w:val="-1"/>
        </w:rPr>
        <w:t>w</w:t>
      </w:r>
      <w:r>
        <w:rPr>
          <w:rFonts w:ascii="Comic Sans MS" w:hAnsi="Comic Sans MS" w:cs="Comic Sans MS" w:eastAsia="Comic Sans MS"/>
          <w:sz w:val="28"/>
          <w:szCs w:val="28"/>
          <w:spacing w:val="10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g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&amp;</w:t>
      </w:r>
      <w:r>
        <w:rPr>
          <w:rFonts w:ascii="Comic Sans MS" w:hAnsi="Comic Sans MS" w:cs="Comic Sans MS" w:eastAsia="Comic Sans MS"/>
          <w:sz w:val="28"/>
          <w:szCs w:val="28"/>
          <w:spacing w:val="8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P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c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u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  <w:t>t</w:t>
      </w:r>
      <w:r>
        <w:rPr>
          <w:rFonts w:ascii="Comic Sans MS" w:hAnsi="Comic Sans MS" w:cs="Comic Sans MS" w:eastAsia="Comic Sans MS"/>
          <w:sz w:val="28"/>
          <w:szCs w:val="28"/>
          <w:spacing w:val="-3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i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-1"/>
        </w:rPr>
        <w:t>o</w:t>
      </w:r>
      <w:r>
        <w:rPr>
          <w:rFonts w:ascii="Comic Sans MS" w:hAnsi="Comic Sans MS" w:cs="Comic Sans MS" w:eastAsia="Comic Sans MS"/>
          <w:sz w:val="28"/>
          <w:szCs w:val="28"/>
          <w:spacing w:val="4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n</w:t>
      </w:r>
      <w:r>
        <w:rPr>
          <w:rFonts w:ascii="Comic Sans MS" w:hAnsi="Comic Sans MS" w:cs="Comic Sans MS" w:eastAsia="Comic Sans MS"/>
          <w:sz w:val="28"/>
          <w:szCs w:val="28"/>
          <w:spacing w:val="-1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(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4</w:t>
      </w:r>
      <w:r>
        <w:rPr>
          <w:rFonts w:ascii="Comic Sans MS" w:hAnsi="Comic Sans MS" w:cs="Comic Sans MS" w:eastAsia="Comic Sans MS"/>
          <w:sz w:val="28"/>
          <w:szCs w:val="28"/>
          <w:spacing w:val="3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  <w:t>m</w:t>
      </w:r>
      <w:r>
        <w:rPr>
          <w:rFonts w:ascii="Comic Sans MS" w:hAnsi="Comic Sans MS" w:cs="Comic Sans MS" w:eastAsia="Comic Sans MS"/>
          <w:sz w:val="28"/>
          <w:szCs w:val="28"/>
          <w:spacing w:val="-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a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  <w:t>r</w:t>
      </w:r>
      <w:r>
        <w:rPr>
          <w:rFonts w:ascii="Comic Sans MS" w:hAnsi="Comic Sans MS" w:cs="Comic Sans MS" w:eastAsia="Comic Sans MS"/>
          <w:sz w:val="28"/>
          <w:szCs w:val="28"/>
          <w:spacing w:val="2"/>
          <w:w w:val="100"/>
          <w:u w:val="thick" w:color="000000"/>
          <w:position w:val="-1"/>
        </w:rPr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ks</w:t>
      </w:r>
      <w:r>
        <w:rPr>
          <w:rFonts w:ascii="Comic Sans MS" w:hAnsi="Comic Sans MS" w:cs="Comic Sans MS" w:eastAsia="Comic Sans MS"/>
          <w:sz w:val="28"/>
          <w:szCs w:val="28"/>
          <w:spacing w:val="-5"/>
          <w:w w:val="100"/>
          <w:u w:val="thick" w:color="000000"/>
          <w:position w:val="-1"/>
        </w:rPr>
        <w:t> 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u w:val="thick" w:color="000000"/>
          <w:position w:val="-1"/>
        </w:rPr>
        <w:t>)</w:t>
      </w:r>
      <w:r>
        <w:rPr>
          <w:rFonts w:ascii="Comic Sans MS" w:hAnsi="Comic Sans MS" w:cs="Comic Sans MS" w:eastAsia="Comic Sans MS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19" w:lineRule="exact"/>
        <w:ind w:left="102" w:right="-20"/>
        <w:jc w:val="left"/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  <w:position w:val="-1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position w:val="-1"/>
        </w:rPr>
        <w:t>-</w:t>
      </w:r>
      <w:r>
        <w:rPr>
          <w:rFonts w:ascii="Comic Sans MS" w:hAnsi="Comic Sans MS" w:cs="Comic Sans MS" w:eastAsia="Comic Sans MS"/>
          <w:sz w:val="26"/>
          <w:szCs w:val="26"/>
          <w:spacing w:val="4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ite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ing</w:t>
      </w:r>
      <w:r>
        <w:rPr>
          <w:rFonts w:ascii="Comic Sans MS" w:hAnsi="Comic Sans MS" w:cs="Comic Sans MS" w:eastAsia="Comic Sans MS"/>
          <w:sz w:val="26"/>
          <w:szCs w:val="26"/>
          <w:spacing w:val="-10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  <w:position w:val="-1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5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-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7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  <w:position w:val="-1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S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-1"/>
        </w:rPr>
        <w:t>V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4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-1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R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  <w:position w:val="-1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23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  <w:position w:val="-1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  <w:position w:val="-1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1</w:t>
      </w:r>
      <w:r>
        <w:rPr>
          <w:rFonts w:ascii="Comic Sans MS" w:hAnsi="Comic Sans MS" w:cs="Comic Sans MS" w:eastAsia="Comic Sans MS"/>
          <w:sz w:val="26"/>
          <w:szCs w:val="26"/>
          <w:spacing w:val="5"/>
          <w:w w:val="100"/>
          <w:position w:val="-1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2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  <w:position w:val="-1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-1"/>
        </w:rPr>
        <w:t>2)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12" w:after="0" w:line="240" w:lineRule="auto"/>
        <w:ind w:left="426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-1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tch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p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g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5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1"/>
          <w:w w:val="100"/>
        </w:rPr>
        <w:t>o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-2"/>
          <w:w w:val="100"/>
        </w:rPr>
        <w:t>V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.</w:t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02" w:right="-20"/>
        <w:jc w:val="left"/>
        <w:tabs>
          <w:tab w:pos="6520" w:val="left"/>
        </w:tabs>
        <w:rPr>
          <w:rFonts w:ascii="Comic Sans MS" w:hAnsi="Comic Sans MS" w:cs="Comic Sans MS" w:eastAsia="Comic Sans MS"/>
          <w:sz w:val="26"/>
          <w:szCs w:val="26"/>
        </w:rPr>
      </w:pPr>
      <w:rPr/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B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-14"/>
          <w:w w:val="100"/>
        </w:rPr>
        <w:t>-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u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te</w:t>
      </w:r>
      <w:r>
        <w:rPr>
          <w:rFonts w:ascii="Comic Sans MS" w:hAnsi="Comic Sans MS" w:cs="Comic Sans MS" w:eastAsia="Comic Sans MS"/>
          <w:sz w:val="26"/>
          <w:szCs w:val="26"/>
          <w:spacing w:val="-13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d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3"/>
          <w:w w:val="100"/>
        </w:rPr>
        <w:t>c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p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it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a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6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-3"/>
          <w:w w:val="100"/>
        </w:rPr>
        <w:t>z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9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t</w:t>
      </w:r>
      <w:r>
        <w:rPr>
          <w:rFonts w:ascii="Comic Sans MS" w:hAnsi="Comic Sans MS" w:cs="Comic Sans MS" w:eastAsia="Comic Sans MS"/>
          <w:sz w:val="26"/>
          <w:szCs w:val="26"/>
          <w:spacing w:val="2"/>
          <w:w w:val="100"/>
        </w:rPr>
        <w:t>h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e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f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1"/>
          <w:w w:val="100"/>
        </w:rPr>
        <w:t>l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o</w:t>
      </w:r>
      <w:r>
        <w:rPr>
          <w:rFonts w:ascii="Comic Sans MS" w:hAnsi="Comic Sans MS" w:cs="Comic Sans MS" w:eastAsia="Comic Sans MS"/>
          <w:sz w:val="26"/>
          <w:szCs w:val="26"/>
          <w:spacing w:val="-4"/>
          <w:w w:val="100"/>
        </w:rPr>
        <w:t>w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i</w:t>
      </w:r>
      <w:r>
        <w:rPr>
          <w:rFonts w:ascii="Comic Sans MS" w:hAnsi="Comic Sans MS" w:cs="Comic Sans MS" w:eastAsia="Comic Sans MS"/>
          <w:sz w:val="26"/>
          <w:szCs w:val="26"/>
          <w:spacing w:val="7"/>
          <w:w w:val="100"/>
        </w:rPr>
        <w:t>n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g</w:t>
      </w:r>
      <w:r>
        <w:rPr>
          <w:rFonts w:ascii="Comic Sans MS" w:hAnsi="Comic Sans MS" w:cs="Comic Sans MS" w:eastAsia="Comic Sans MS"/>
          <w:sz w:val="26"/>
          <w:szCs w:val="26"/>
          <w:spacing w:val="-1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: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ab/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(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4</w:t>
      </w:r>
      <w:r>
        <w:rPr>
          <w:rFonts w:ascii="Comic Sans MS" w:hAnsi="Comic Sans MS" w:cs="Comic Sans MS" w:eastAsia="Comic Sans MS"/>
          <w:sz w:val="26"/>
          <w:szCs w:val="26"/>
          <w:spacing w:val="-8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-1"/>
          <w:w w:val="100"/>
        </w:rPr>
        <w:t>x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½</w:t>
      </w:r>
      <w:r>
        <w:rPr>
          <w:rFonts w:ascii="Comic Sans MS" w:hAnsi="Comic Sans MS" w:cs="Comic Sans MS" w:eastAsia="Comic Sans MS"/>
          <w:sz w:val="26"/>
          <w:szCs w:val="26"/>
          <w:spacing w:val="-5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=</w:t>
      </w:r>
      <w:r>
        <w:rPr>
          <w:rFonts w:ascii="Comic Sans MS" w:hAnsi="Comic Sans MS" w:cs="Comic Sans MS" w:eastAsia="Comic Sans MS"/>
          <w:sz w:val="26"/>
          <w:szCs w:val="26"/>
          <w:spacing w:val="-2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2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 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  <w:t>)</w:t>
      </w:r>
      <w:r>
        <w:rPr>
          <w:rFonts w:ascii="Comic Sans MS" w:hAnsi="Comic Sans MS" w:cs="Comic Sans MS" w:eastAsia="Comic Sans MS"/>
          <w:sz w:val="26"/>
          <w:szCs w:val="26"/>
          <w:spacing w:val="0"/>
          <w:w w:val="100"/>
        </w:rPr>
      </w:r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102" w:right="-20"/>
        <w:jc w:val="left"/>
        <w:rPr>
          <w:rFonts w:ascii="Tahoma" w:hAnsi="Tahoma" w:cs="Tahoma" w:eastAsia="Tahoma"/>
          <w:sz w:val="28"/>
          <w:szCs w:val="28"/>
        </w:rPr>
      </w:pPr>
      <w:rPr/>
      <w:r>
        <w:rPr>
          <w:rFonts w:ascii="Tahoma" w:hAnsi="Tahoma" w:cs="Tahoma" w:eastAsia="Tahoma"/>
          <w:sz w:val="28"/>
          <w:szCs w:val="28"/>
          <w:spacing w:val="0"/>
          <w:w w:val="100"/>
        </w:rPr>
        <w:t>t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h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wo</w:t>
      </w:r>
      <w:r>
        <w:rPr>
          <w:rFonts w:ascii="Tahoma" w:hAnsi="Tahoma" w:cs="Tahoma" w:eastAsia="Tahoma"/>
          <w:sz w:val="28"/>
          <w:szCs w:val="28"/>
          <w:spacing w:val="-6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w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s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m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3"/>
          <w:w w:val="100"/>
        </w:rPr>
        <w:t>d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e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in</w:t>
      </w:r>
      <w:r>
        <w:rPr>
          <w:rFonts w:ascii="Tahoma" w:hAnsi="Tahoma" w:cs="Tahoma" w:eastAsia="Tahoma"/>
          <w:sz w:val="28"/>
          <w:szCs w:val="28"/>
          <w:spacing w:val="1"/>
          <w:w w:val="100"/>
        </w:rPr>
        <w:t> </w:t>
      </w:r>
      <w:r>
        <w:rPr>
          <w:rFonts w:ascii="Tahoma" w:hAnsi="Tahoma" w:cs="Tahoma" w:eastAsia="Tahoma"/>
          <w:sz w:val="28"/>
          <w:szCs w:val="28"/>
          <w:spacing w:val="-3"/>
          <w:w w:val="100"/>
        </w:rPr>
        <w:t>f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r</w:t>
      </w:r>
      <w:r>
        <w:rPr>
          <w:rFonts w:ascii="Tahoma" w:hAnsi="Tahoma" w:cs="Tahoma" w:eastAsia="Tahoma"/>
          <w:sz w:val="28"/>
          <w:szCs w:val="28"/>
          <w:spacing w:val="-4"/>
          <w:w w:val="100"/>
        </w:rPr>
        <w:t>a</w:t>
      </w:r>
      <w:r>
        <w:rPr>
          <w:rFonts w:ascii="Tahoma" w:hAnsi="Tahoma" w:cs="Tahoma" w:eastAsia="Tahoma"/>
          <w:sz w:val="28"/>
          <w:szCs w:val="28"/>
          <w:spacing w:val="2"/>
          <w:w w:val="100"/>
        </w:rPr>
        <w:t>n</w:t>
      </w:r>
      <w:r>
        <w:rPr>
          <w:rFonts w:ascii="Tahoma" w:hAnsi="Tahoma" w:cs="Tahoma" w:eastAsia="Tahoma"/>
          <w:sz w:val="28"/>
          <w:szCs w:val="28"/>
          <w:spacing w:val="0"/>
          <w:w w:val="100"/>
        </w:rPr>
        <w:t>ce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5212" w:right="4620"/>
        <w:jc w:val="center"/>
        <w:rPr>
          <w:rFonts w:ascii="Wingdings 2" w:hAnsi="Wingdings 2" w:cs="Wingdings 2" w:eastAsia="Wingdings 2"/>
          <w:sz w:val="38"/>
          <w:szCs w:val="38"/>
        </w:rPr>
      </w:pPr>
      <w:rPr/>
      <w:r>
        <w:rPr>
          <w:rFonts w:ascii="Wingdings 2" w:hAnsi="Wingdings 2" w:cs="Wingdings 2" w:eastAsia="Wingdings 2"/>
          <w:sz w:val="38"/>
          <w:szCs w:val="38"/>
          <w:spacing w:val="0"/>
          <w:w w:val="100"/>
        </w:rPr>
        <w:t></w:t>
      </w:r>
    </w:p>
    <w:sectPr>
      <w:type w:val="continuous"/>
      <w:pgSz w:w="11920" w:h="16860"/>
      <w:pgMar w:top="1120" w:bottom="280" w:left="46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Tahoma">
    <w:altName w:val="Tahoma"/>
    <w:charset w:val="0"/>
    <w:family w:val="swiss"/>
    <w:pitch w:val="variable"/>
  </w:font>
  <w:font w:name="Wingdings 2">
    <w:altName w:val="Wingdings 2"/>
    <w:charset w:val="2"/>
    <w:family w:val="roman"/>
    <w:pitch w:val="variable"/>
  </w:font>
  <w:font w:name="Symbol">
    <w:altName w:val="Symbol"/>
    <w:charset w:val="2"/>
    <w:family w:val="roman"/>
    <w:pitch w:val="variable"/>
  </w:font>
  <w:font w:name="Comic Sans MS">
    <w:altName w:val="Comic Sans MS"/>
    <w:charset w:val="0"/>
    <w:family w:val="script"/>
    <w:pitch w:val="variable"/>
  </w:font>
  <w:font w:name="Franklin Gothic Medium">
    <w:altName w:val="Franklin Gothic Medium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.104pt;margin-top:49.997425pt;width:96.239121pt;height:14.699441pt;mso-position-horizontal-relative:page;mso-position-vertical-relative:page;z-index:-578" type="#_x0000_t202" filled="f" stroked="f">
          <v:textbox inset="0,0,0,0">
            <w:txbxContent>
              <w:p>
                <w:pPr>
                  <w:spacing w:before="9" w:after="0" w:line="240" w:lineRule="auto"/>
                  <w:ind w:left="20" w:right="-58"/>
                  <w:jc w:val="left"/>
                  <w:rPr>
                    <w:rFonts w:ascii="Arial" w:hAnsi="Arial" w:cs="Arial" w:eastAsia="Arial"/>
                    <w:sz w:val="22"/>
                    <w:szCs w:val="22"/>
                  </w:rPr>
                </w:pPr>
                <w:rPr/>
                <w:r>
                  <w:rPr>
                    <w:rFonts w:ascii="Arial" w:hAnsi="Arial" w:cs="Arial" w:eastAsia="Arial"/>
                    <w:sz w:val="22"/>
                    <w:szCs w:val="22"/>
                    <w:w w:val="101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  <w:t>2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3"/>
                    <w:w w:val="100"/>
                    <w:b/>
                    <w:bCs/>
                    <w:u w:val="thick" w:color="000000"/>
                    <w:position w:val="10"/>
                  </w:rPr>
                  <w:t>nd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0"/>
                    <w:w w:val="100"/>
                    <w:b/>
                    <w:bCs/>
                    <w:u w:val="thick" w:color="000000"/>
                    <w:position w:val="10"/>
                  </w:rPr>
                  <w:t>  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23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T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"/>
                    <w:w w:val="100"/>
                    <w:b/>
                    <w:bCs/>
                    <w:u w:val="thick" w:color="000000"/>
                    <w:position w:val="0"/>
                  </w:rPr>
                  <w:t>e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8"/>
                    <w:w w:val="100"/>
                    <w:b/>
                    <w:bCs/>
                    <w:u w:val="thick" w:color="000000"/>
                    <w:position w:val="0"/>
                  </w:rPr>
                  <w:t>r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8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m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8"/>
                    <w:w w:val="100"/>
                    <w:b/>
                    <w:bCs/>
                    <w:u w:val="thick" w:color="000000"/>
                    <w:position w:val="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"/>
                    <w:w w:val="100"/>
                    <w:b/>
                    <w:bCs/>
                    <w:u w:val="thick" w:color="000000"/>
                    <w:position w:val="0"/>
                  </w:rPr>
                  <w:t>6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1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-2"/>
                    <w:w w:val="100"/>
                    <w:b/>
                    <w:bCs/>
                    <w:u w:val="thick" w:color="000000"/>
                    <w:position w:val="10"/>
                  </w:rPr>
                  <w:t>th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0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5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1"/>
                    <w:b/>
                    <w:bCs/>
                    <w:u w:val="thick" w:color="000000"/>
                    <w:position w:val="0"/>
                  </w:rPr>
                  <w:t>f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1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7"/>
                    <w:w w:val="101"/>
                    <w:b/>
                    <w:bCs/>
                    <w:u w:val="thick" w:color="000000"/>
                    <w:position w:val="0"/>
                  </w:rPr>
                  <w:t>o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7"/>
                    <w:w w:val="101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1"/>
                    <w:b/>
                    <w:bCs/>
                    <w:u w:val="thick" w:color="000000"/>
                    <w:position w:val="0"/>
                  </w:rPr>
                  <w:t>rm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1"/>
                    <w:b/>
                    <w:bCs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.104pt;margin-top:59.357426pt;width:99.477121pt;height:14.699441pt;mso-position-horizontal-relative:page;mso-position-vertical-relative:page;z-index:-577" type="#_x0000_t202" filled="f" stroked="f">
          <v:textbox inset="0,0,0,0">
            <w:txbxContent>
              <w:p>
                <w:pPr>
                  <w:spacing w:before="9" w:after="0" w:line="240" w:lineRule="auto"/>
                  <w:ind w:left="20" w:right="-58"/>
                  <w:jc w:val="left"/>
                  <w:rPr>
                    <w:rFonts w:ascii="Arial" w:hAnsi="Arial" w:cs="Arial" w:eastAsia="Arial"/>
                    <w:sz w:val="22"/>
                    <w:szCs w:val="22"/>
                  </w:rPr>
                </w:pPr>
                <w:rPr/>
                <w:r>
                  <w:rPr>
                    <w:rFonts w:ascii="Arial" w:hAnsi="Arial" w:cs="Arial" w:eastAsia="Arial"/>
                    <w:sz w:val="22"/>
                    <w:szCs w:val="22"/>
                    <w:w w:val="101"/>
                    <w:b/>
                    <w:bCs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  <w:t>2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</w:rPr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3"/>
                    <w:w w:val="100"/>
                    <w:b/>
                    <w:bCs/>
                    <w:u w:val="thick" w:color="000000"/>
                    <w:position w:val="10"/>
                  </w:rPr>
                  <w:t>nd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0"/>
                    <w:w w:val="100"/>
                    <w:b/>
                    <w:bCs/>
                    <w:u w:val="thick" w:color="000000"/>
                    <w:position w:val="10"/>
                  </w:rPr>
                  <w:t>    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8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7"/>
                    <w:w w:val="100"/>
                    <w:b/>
                    <w:bCs/>
                    <w:u w:val="thick" w:color="000000"/>
                    <w:position w:val="0"/>
                  </w:rPr>
                  <w:t>T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7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  <w:position w:val="0"/>
                  </w:rPr>
                  <w:t>e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8"/>
                    <w:w w:val="100"/>
                    <w:b/>
                    <w:bCs/>
                    <w:u w:val="thick" w:color="000000"/>
                    <w:position w:val="0"/>
                  </w:rPr>
                  <w:t>r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8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m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8"/>
                    <w:w w:val="100"/>
                    <w:b/>
                    <w:bCs/>
                    <w:u w:val="thick" w:color="000000"/>
                    <w:position w:val="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  <w:t>6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-2"/>
                    <w:w w:val="100"/>
                    <w:b/>
                    <w:bCs/>
                    <w:u w:val="thick" w:color="000000"/>
                    <w:position w:val="10"/>
                  </w:rPr>
                  <w:t>th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0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13"/>
                    <w:szCs w:val="13"/>
                    <w:spacing w:val="5"/>
                    <w:w w:val="100"/>
                    <w:b/>
                    <w:bCs/>
                    <w:u w:val="thick" w:color="000000"/>
                    <w:position w:val="10"/>
                  </w:rPr>
                  <w:t> 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1"/>
                    <w:b/>
                    <w:bCs/>
                    <w:u w:val="thick" w:color="000000"/>
                    <w:position w:val="0"/>
                  </w:rPr>
                  <w:t>f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2"/>
                    <w:w w:val="101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7"/>
                    <w:w w:val="101"/>
                    <w:b/>
                    <w:bCs/>
                    <w:u w:val="thick" w:color="000000"/>
                    <w:position w:val="0"/>
                  </w:rPr>
                  <w:t>o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-7"/>
                    <w:w w:val="101"/>
                    <w:b/>
                    <w:bCs/>
                    <w:u w:val="thick" w:color="000000"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1"/>
                    <w:b/>
                    <w:bCs/>
                    <w:u w:val="thick" w:color="000000"/>
                    <w:position w:val="0"/>
                  </w:rPr>
                  <w:t>rm</w:t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1"/>
                    <w:b/>
                    <w:bCs/>
                    <w:position w:val="0"/>
                  </w:rPr>
                </w:r>
                <w:r>
                  <w:rPr>
                    <w:rFonts w:ascii="Arial" w:hAnsi="Arial" w:cs="Arial" w:eastAsia="Arial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header" Target="header3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M.Foda</dc:creator>
  <dc:title>----</dc:title>
  <dcterms:created xsi:type="dcterms:W3CDTF">2012-05-27T23:10:06Z</dcterms:created>
  <dcterms:modified xsi:type="dcterms:W3CDTF">2012-05-27T23:10:06Z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2012-05-08T00:00:00Z</vt:filetime>
  </property>
  <property fmtid="{D5CDD505-2E9C-101B-9397-08002B2CF9AE}" pid="3" name="LastSaved">
    <vt:filetime>2012-05-27T00:00:00Z</vt:filetime>
  </property>
</Properties>
</file>