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96" w:rsidRDefault="00F72B96" w:rsidP="00C23F54">
      <w:pPr>
        <w:bidi/>
        <w:rPr>
          <w:b/>
          <w:bCs/>
          <w:sz w:val="28"/>
          <w:szCs w:val="28"/>
          <w:rtl/>
          <w:lang w:bidi="ar-KW"/>
        </w:rPr>
      </w:pPr>
      <w:r>
        <w:rPr>
          <w:rFonts w:cs="Monotype Koufi"/>
          <w:b/>
          <w:bCs/>
          <w:sz w:val="28"/>
          <w:szCs w:val="28"/>
          <w:u w:val="single"/>
          <w:rtl/>
          <w:lang w:bidi="ar-KW"/>
        </w:rPr>
        <w:t>الوقفة العلاجية لمعالجة مهارة ( الجملة الاسمية )</w:t>
      </w:r>
    </w:p>
    <w:p w:rsidR="00F72B96" w:rsidRDefault="00F72B96" w:rsidP="004A495F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1:   اذكر نوع كل جملة مما يلي ثم حدد ركنيها . </w:t>
      </w:r>
    </w:p>
    <w:p w:rsidR="00F72B96" w:rsidRDefault="00F72B96" w:rsidP="004A495F">
      <w:pPr>
        <w:numPr>
          <w:ilvl w:val="0"/>
          <w:numId w:val="1"/>
        </w:numPr>
        <w:bidi/>
        <w:rPr>
          <w:b/>
          <w:bCs/>
          <w:sz w:val="28"/>
          <w:szCs w:val="28"/>
          <w:lang w:bidi="ar-KW"/>
        </w:rPr>
      </w:pPr>
      <w:r>
        <w:rPr>
          <w:noProof/>
        </w:rPr>
        <w:pict>
          <v:line id="_x0000_s1026" style="position:absolute;left:0;text-align:left;flip:x;z-index:251625984" from="172.55pt,10.75pt" to="265.65pt,10.7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( القرآن الكريم دستور المسلمين . )   نوع الجملة :                                </w:t>
      </w:r>
    </w:p>
    <w:p w:rsidR="00F72B96" w:rsidRDefault="00F72B96" w:rsidP="001437F2">
      <w:pPr>
        <w:numPr>
          <w:ilvl w:val="0"/>
          <w:numId w:val="1"/>
        </w:numPr>
        <w:bidi/>
        <w:rPr>
          <w:b/>
          <w:bCs/>
          <w:sz w:val="28"/>
          <w:szCs w:val="28"/>
          <w:lang w:bidi="ar-KW"/>
        </w:rPr>
      </w:pPr>
      <w:r>
        <w:rPr>
          <w:noProof/>
        </w:rPr>
        <w:pict>
          <v:line id="_x0000_s1027" style="position:absolute;left:0;text-align:left;flip:x;z-index:251630080" from="5.3pt,10.9pt" to="77.25pt,10.9pt">
            <v:stroke dashstyle="1 1" endcap="round"/>
            <w10:wrap side="left"/>
          </v:line>
        </w:pict>
      </w:r>
      <w:r>
        <w:rPr>
          <w:noProof/>
        </w:rPr>
        <w:pict>
          <v:line id="_x0000_s1028" style="position:absolute;left:0;text-align:left;flip:x;z-index:251629056" from="123.05pt,10.9pt" to="189.9pt,10.9pt">
            <v:stroke dashstyle="1 1" endcap="round"/>
            <w10:wrap side="left"/>
          </v:line>
        </w:pict>
      </w:r>
      <w:r>
        <w:rPr>
          <w:noProof/>
        </w:rPr>
        <w:pict>
          <v:line id="_x0000_s1029" style="position:absolute;left:0;text-align:left;flip:x;z-index:251628032" from="267.15pt,10.9pt" to="331.65pt,10.9pt">
            <v:stroke dashstyle="1 1" endcap="round"/>
            <w10:wrap side="left"/>
          </v:line>
        </w:pict>
      </w:r>
      <w:r>
        <w:rPr>
          <w:noProof/>
        </w:rPr>
        <w:pict>
          <v:line id="_x0000_s1030" style="position:absolute;left:0;text-align:left;flip:x;z-index:251627008" from="377.4pt,10.9pt" to="435.15pt,10.9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الركن الأول :                      ي</w:t>
      </w:r>
      <w:r>
        <w:rPr>
          <w:b/>
          <w:bCs/>
          <w:sz w:val="28"/>
          <w:szCs w:val="28"/>
          <w:rtl/>
        </w:rPr>
        <w:t xml:space="preserve">عرب </w:t>
      </w:r>
      <w:r>
        <w:rPr>
          <w:b/>
          <w:bCs/>
          <w:sz w:val="28"/>
          <w:szCs w:val="28"/>
          <w:rtl/>
          <w:lang w:bidi="ar-KW"/>
        </w:rPr>
        <w:t xml:space="preserve"> :                      الركن الثاني :                      يعرب  : </w:t>
      </w:r>
    </w:p>
    <w:p w:rsidR="00F72B96" w:rsidRDefault="00F72B96" w:rsidP="004A495F">
      <w:pPr>
        <w:numPr>
          <w:ilvl w:val="0"/>
          <w:numId w:val="1"/>
        </w:numPr>
        <w:bidi/>
        <w:rPr>
          <w:b/>
          <w:bCs/>
          <w:sz w:val="28"/>
          <w:szCs w:val="28"/>
          <w:lang w:bidi="ar-KW"/>
        </w:rPr>
      </w:pPr>
      <w:r>
        <w:rPr>
          <w:noProof/>
        </w:rPr>
        <w:pict>
          <v:line id="_x0000_s1031" style="position:absolute;left:0;text-align:left;flip:x;z-index:251635200" from="79.55pt,10.3pt" to="172.65pt,10.3pt">
            <v:stroke dashstyle="1 1" endcap="round"/>
            <w10:wrap side="left"/>
          </v:line>
        </w:pict>
      </w:r>
      <w:r w:rsidRPr="004A495F">
        <w:rPr>
          <w:b/>
          <w:bCs/>
          <w:sz w:val="28"/>
          <w:szCs w:val="28"/>
          <w:rtl/>
          <w:lang w:bidi="ar-KW"/>
        </w:rPr>
        <w:t xml:space="preserve">  </w:t>
      </w:r>
      <w:r>
        <w:rPr>
          <w:b/>
          <w:bCs/>
          <w:sz w:val="28"/>
          <w:szCs w:val="28"/>
          <w:rtl/>
          <w:lang w:bidi="ar-KW"/>
        </w:rPr>
        <w:t xml:space="preserve">( الجنود المخلصون في الدفاع عن الوطن منتصرون . ) </w:t>
      </w:r>
      <w:r w:rsidRPr="004A495F">
        <w:rPr>
          <w:b/>
          <w:bCs/>
          <w:sz w:val="28"/>
          <w:szCs w:val="28"/>
          <w:rtl/>
          <w:lang w:bidi="ar-KW"/>
        </w:rPr>
        <w:t xml:space="preserve">   </w:t>
      </w:r>
      <w:r>
        <w:rPr>
          <w:b/>
          <w:bCs/>
          <w:sz w:val="28"/>
          <w:szCs w:val="28"/>
          <w:rtl/>
          <w:lang w:bidi="ar-KW"/>
        </w:rPr>
        <w:t xml:space="preserve">نوع الجملة : </w:t>
      </w:r>
    </w:p>
    <w:p w:rsidR="00F72B96" w:rsidRDefault="00F72B96" w:rsidP="004A495F">
      <w:pPr>
        <w:bidi/>
        <w:ind w:left="637"/>
        <w:rPr>
          <w:b/>
          <w:bCs/>
          <w:sz w:val="28"/>
          <w:szCs w:val="28"/>
          <w:lang w:bidi="ar-KW"/>
        </w:rPr>
      </w:pPr>
      <w:r>
        <w:rPr>
          <w:noProof/>
        </w:rPr>
        <w:pict>
          <v:line id="_x0000_s1032" style="position:absolute;left:0;text-align:left;flip:x;z-index:251634176" from="5.3pt,10.9pt" to="77.25pt,10.9pt">
            <v:stroke dashstyle="1 1" endcap="round"/>
            <w10:wrap side="left"/>
          </v:line>
        </w:pict>
      </w:r>
      <w:r>
        <w:rPr>
          <w:noProof/>
        </w:rPr>
        <w:pict>
          <v:line id="_x0000_s1033" style="position:absolute;left:0;text-align:left;flip:x;z-index:251633152" from="123.05pt,10.9pt" to="189.9pt,10.9pt">
            <v:stroke dashstyle="1 1" endcap="round"/>
            <w10:wrap side="left"/>
          </v:line>
        </w:pict>
      </w:r>
      <w:r>
        <w:rPr>
          <w:noProof/>
        </w:rPr>
        <w:pict>
          <v:line id="_x0000_s1034" style="position:absolute;left:0;text-align:left;flip:x;z-index:251632128" from="267.15pt,10.9pt" to="331.65pt,10.9pt">
            <v:stroke dashstyle="1 1" endcap="round"/>
            <w10:wrap side="left"/>
          </v:line>
        </w:pict>
      </w:r>
      <w:r>
        <w:rPr>
          <w:noProof/>
        </w:rPr>
        <w:pict>
          <v:line id="_x0000_s1035" style="position:absolute;left:0;text-align:left;flip:x;z-index:251631104" from="377.4pt,10.9pt" to="435.15pt,10.9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الركن الأول :                      يعرب  :                      الركن الثاني :                      يعرب  : </w:t>
      </w:r>
    </w:p>
    <w:p w:rsidR="00F72B96" w:rsidRDefault="00F72B96" w:rsidP="004A495F">
      <w:pPr>
        <w:bidi/>
        <w:ind w:left="142"/>
        <w:rPr>
          <w:b/>
          <w:bCs/>
          <w:sz w:val="28"/>
          <w:szCs w:val="28"/>
          <w:lang w:bidi="ar-KW"/>
        </w:rPr>
      </w:pPr>
    </w:p>
    <w:p w:rsidR="00F72B96" w:rsidRDefault="00F72B96" w:rsidP="004A495F">
      <w:pPr>
        <w:bidi/>
        <w:ind w:left="-143" w:firstLine="283"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2:  أكمل كل مبتدأ بالخبر المناسب فيما يلي . </w:t>
      </w:r>
    </w:p>
    <w:p w:rsidR="00F72B96" w:rsidRDefault="00F72B96" w:rsidP="002578EF">
      <w:pPr>
        <w:bidi/>
        <w:ind w:left="-143" w:firstLine="283"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36" style="position:absolute;left:0;text-align:left;flip:x;z-index:251637248" from="48.05pt,8.65pt" to="123.05pt,8.65pt">
            <v:stroke dashstyle="1 1" endcap="round"/>
            <w10:wrap side="left"/>
          </v:line>
        </w:pict>
      </w:r>
      <w:r>
        <w:rPr>
          <w:noProof/>
        </w:rPr>
        <w:pict>
          <v:line id="_x0000_s1037" style="position:absolute;left:0;text-align:left;flip:x;z-index:251636224" from="273.05pt,7.15pt" to="366.15pt,7.1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=  الحارس الذي يحرس المدرسة                              =المؤمنان الخاشعان في الصلاة                         بالجنة .  </w:t>
      </w:r>
    </w:p>
    <w:p w:rsidR="00F72B96" w:rsidRDefault="00F72B96" w:rsidP="001437F2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38" style="position:absolute;left:0;text-align:left;flip:x;z-index:251639296" from="55.55pt,9.05pt" to="148.65pt,9.05pt">
            <v:stroke dashstyle="1 1" endcap="round"/>
            <w10:wrap side="left"/>
          </v:line>
        </w:pict>
      </w:r>
      <w:r>
        <w:rPr>
          <w:noProof/>
        </w:rPr>
        <w:pict>
          <v:line id="_x0000_s1039" style="position:absolute;left:0;text-align:left;flip:x;z-index:251638272" from="309.05pt,8.3pt" to="402.15pt,8.3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= المخلصون في أعمالهم                                         = المجتهدات في الدراسة  </w:t>
      </w:r>
    </w:p>
    <w:p w:rsidR="00F72B96" w:rsidRDefault="00F72B96" w:rsidP="0086638E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>3: اختر علامة رفع المبتدأ والخبر في الجمل الاسمية الآتية مما بين القوسين .</w:t>
      </w:r>
    </w:p>
    <w:p w:rsidR="00F72B96" w:rsidRDefault="00F72B96" w:rsidP="0086638E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         ( </w:t>
      </w:r>
      <w:r w:rsidRPr="0086638E">
        <w:rPr>
          <w:b/>
          <w:bCs/>
          <w:sz w:val="28"/>
          <w:szCs w:val="28"/>
          <w:u w:val="single"/>
          <w:rtl/>
          <w:lang w:bidi="ar-KW"/>
        </w:rPr>
        <w:t>الكتابان</w:t>
      </w:r>
      <w:r>
        <w:rPr>
          <w:b/>
          <w:bCs/>
          <w:sz w:val="28"/>
          <w:szCs w:val="28"/>
          <w:rtl/>
          <w:lang w:bidi="ar-KW"/>
        </w:rPr>
        <w:t xml:space="preserve"> اللذان اشتريتهما </w:t>
      </w:r>
      <w:r w:rsidRPr="0086638E">
        <w:rPr>
          <w:b/>
          <w:bCs/>
          <w:sz w:val="28"/>
          <w:szCs w:val="28"/>
          <w:u w:val="single"/>
          <w:rtl/>
          <w:lang w:bidi="ar-KW"/>
        </w:rPr>
        <w:t>مفيدان</w:t>
      </w:r>
      <w:r>
        <w:rPr>
          <w:b/>
          <w:bCs/>
          <w:sz w:val="28"/>
          <w:szCs w:val="28"/>
          <w:rtl/>
          <w:lang w:bidi="ar-KW"/>
        </w:rPr>
        <w:t xml:space="preserve"> . ) علامة رفع المبتدأ والخبر                ( الضمة ـ الواو ـ الألف ـ  الفتحة ) </w:t>
      </w:r>
    </w:p>
    <w:p w:rsidR="00F72B96" w:rsidRDefault="00F72B96" w:rsidP="0086638E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         (</w:t>
      </w:r>
      <w:r w:rsidRPr="0086638E">
        <w:rPr>
          <w:b/>
          <w:bCs/>
          <w:sz w:val="28"/>
          <w:szCs w:val="28"/>
          <w:u w:val="single"/>
          <w:rtl/>
          <w:lang w:bidi="ar-KW"/>
        </w:rPr>
        <w:t xml:space="preserve"> الكويتيات</w:t>
      </w:r>
      <w:r>
        <w:rPr>
          <w:b/>
          <w:bCs/>
          <w:sz w:val="28"/>
          <w:szCs w:val="28"/>
          <w:rtl/>
          <w:lang w:bidi="ar-KW"/>
        </w:rPr>
        <w:t xml:space="preserve"> </w:t>
      </w:r>
      <w:r w:rsidRPr="0086638E">
        <w:rPr>
          <w:b/>
          <w:bCs/>
          <w:sz w:val="28"/>
          <w:szCs w:val="28"/>
          <w:u w:val="single"/>
          <w:rtl/>
          <w:lang w:bidi="ar-KW"/>
        </w:rPr>
        <w:t xml:space="preserve">حريصات </w:t>
      </w:r>
      <w:r>
        <w:rPr>
          <w:b/>
          <w:bCs/>
          <w:sz w:val="28"/>
          <w:szCs w:val="28"/>
          <w:rtl/>
          <w:lang w:bidi="ar-KW"/>
        </w:rPr>
        <w:t>على مصلحة الوطن . ) علامة رفع المبتدأ والخبر       ( الضمة ـ الواو ـ الألف ـ  الفتحة )</w:t>
      </w:r>
    </w:p>
    <w:p w:rsidR="00F72B96" w:rsidRDefault="00F72B96" w:rsidP="0086638E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         ( </w:t>
      </w:r>
      <w:r w:rsidRPr="00EC4814">
        <w:rPr>
          <w:b/>
          <w:bCs/>
          <w:sz w:val="28"/>
          <w:szCs w:val="28"/>
          <w:u w:val="single"/>
          <w:rtl/>
          <w:lang w:bidi="ar-KW"/>
        </w:rPr>
        <w:t>المزارعون</w:t>
      </w:r>
      <w:r>
        <w:rPr>
          <w:b/>
          <w:bCs/>
          <w:sz w:val="28"/>
          <w:szCs w:val="28"/>
          <w:rtl/>
          <w:lang w:bidi="ar-KW"/>
        </w:rPr>
        <w:t xml:space="preserve"> الذين يعملون في الوفرة </w:t>
      </w:r>
      <w:r w:rsidRPr="00EC4814">
        <w:rPr>
          <w:b/>
          <w:bCs/>
          <w:sz w:val="28"/>
          <w:szCs w:val="28"/>
          <w:u w:val="single"/>
          <w:rtl/>
          <w:lang w:bidi="ar-KW"/>
        </w:rPr>
        <w:t>مجيدون</w:t>
      </w:r>
      <w:r>
        <w:rPr>
          <w:b/>
          <w:bCs/>
          <w:sz w:val="28"/>
          <w:szCs w:val="28"/>
          <w:rtl/>
          <w:lang w:bidi="ar-KW"/>
        </w:rPr>
        <w:t xml:space="preserve"> . ) علامة رفع المبتدأ والخبر ( الضمة ـ الواو ـ الألف ـ  الفتحة )</w:t>
      </w:r>
    </w:p>
    <w:p w:rsidR="00F72B96" w:rsidRDefault="00F72B96" w:rsidP="00EC4814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4: ضع خطاً تحت الخطأ ثم صوبه في الجمل التالية . </w:t>
      </w:r>
    </w:p>
    <w:p w:rsidR="00F72B96" w:rsidRDefault="00F72B96" w:rsidP="00EC4814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40" style="position:absolute;left:0;text-align:left;flip:x;z-index:251640320" from="138.05pt,9.2pt" to="231.15pt,9.2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   ( الصديقين مخلصان لبعضهما )                          الصواب :                               </w:t>
      </w:r>
    </w:p>
    <w:p w:rsidR="00F72B96" w:rsidRDefault="00F72B96" w:rsidP="00EC4814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41" style="position:absolute;left:0;text-align:left;flip:x;z-index:251641344" from="135.05pt,8.85pt" to="228.15pt,8.8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   ( المهندسون المخلصون في عملهم محبوبين . )      الصواب : </w:t>
      </w:r>
    </w:p>
    <w:p w:rsidR="00F72B96" w:rsidRDefault="00F72B96" w:rsidP="00EC4814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42" style="position:absolute;left:0;text-align:left;flip:x;z-index:251642368" from="138.8pt,12.25pt" to="231.9pt,12.2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   (  المعلم</w:t>
      </w:r>
      <w:r w:rsidRPr="00EC4814">
        <w:rPr>
          <w:b/>
          <w:bCs/>
          <w:sz w:val="32"/>
          <w:szCs w:val="32"/>
          <w:rtl/>
          <w:lang w:bidi="ar-KW"/>
        </w:rPr>
        <w:t>َ</w:t>
      </w:r>
      <w:r>
        <w:rPr>
          <w:b/>
          <w:bCs/>
          <w:sz w:val="28"/>
          <w:szCs w:val="28"/>
          <w:rtl/>
          <w:lang w:bidi="ar-KW"/>
        </w:rPr>
        <w:t xml:space="preserve">  النشيط في عمله مقدر ٌ . )                     الصواب : </w:t>
      </w:r>
    </w:p>
    <w:p w:rsidR="00F72B96" w:rsidRDefault="00F72B96" w:rsidP="00F12E08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5: أعرب الجملة التالية إعرابًاتاماً . </w:t>
      </w:r>
    </w:p>
    <w:p w:rsidR="00F72B96" w:rsidRDefault="00F72B96" w:rsidP="00EC4814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43" style="position:absolute;left:0;text-align:left;flip:x;z-index:251643392" from="71.4pt,9.25pt" to="276.15pt,9.2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(  السيارتان مسرعتان على الطريق . )  * السيارتان : </w:t>
      </w:r>
    </w:p>
    <w:p w:rsidR="00F72B96" w:rsidRDefault="00F72B96" w:rsidP="00CE1622">
      <w:pPr>
        <w:numPr>
          <w:ilvl w:val="0"/>
          <w:numId w:val="1"/>
        </w:numPr>
        <w:bidi/>
        <w:rPr>
          <w:b/>
          <w:bCs/>
          <w:sz w:val="28"/>
          <w:szCs w:val="28"/>
          <w:lang w:bidi="ar-KW"/>
        </w:rPr>
      </w:pPr>
      <w:r>
        <w:rPr>
          <w:noProof/>
        </w:rPr>
        <w:pict>
          <v:line id="_x0000_s1044" style="position:absolute;left:0;text-align:left;flip:x;z-index:251645440" from="27.05pt,10.4pt" to="120.15pt,10.4pt">
            <v:stroke dashstyle="1 1" endcap="round"/>
            <w10:wrap side="left"/>
          </v:line>
        </w:pict>
      </w:r>
      <w:r>
        <w:rPr>
          <w:noProof/>
        </w:rPr>
        <w:pict>
          <v:line id="_x0000_s1045" style="position:absolute;left:0;text-align:left;flip:x;z-index:251646464" from="179.3pt,10.4pt" to="244.65pt,10.4pt">
            <v:stroke dashstyle="1 1" endcap="round"/>
            <w10:wrap side="left"/>
          </v:line>
        </w:pict>
      </w:r>
      <w:r>
        <w:rPr>
          <w:noProof/>
        </w:rPr>
        <w:pict>
          <v:line id="_x0000_s1046" style="position:absolute;left:0;text-align:left;flip:x;z-index:251644416" from="284.4pt,10.4pt" to="447.15pt,10.4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مسرعتان :                                                 * على :                     الطريق : </w:t>
      </w:r>
    </w:p>
    <w:p w:rsidR="00F72B96" w:rsidRDefault="00F72B96" w:rsidP="00CE1622">
      <w:pPr>
        <w:bidi/>
        <w:ind w:left="142"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47" style="position:absolute;left:0;text-align:left;flip:x;z-index:251651584" from="145.55pt,27.05pt" to="211.65pt,27.05pt">
            <v:stroke dashstyle="1 1" endcap="round"/>
            <w10:wrap side="left"/>
          </v:line>
        </w:pict>
      </w:r>
      <w:r>
        <w:rPr>
          <w:noProof/>
        </w:rPr>
        <w:pict>
          <v:line id="_x0000_s1048" style="position:absolute;left:0;text-align:left;flip:x;z-index:251647488" from="323.3pt,10.55pt" to="380.4pt,10.55pt">
            <v:stroke dashstyle="1 1" endcap="round"/>
            <w10:wrap side="left"/>
          </v:line>
        </w:pict>
      </w:r>
      <w:r>
        <w:rPr>
          <w:noProof/>
        </w:rPr>
        <w:pict>
          <v:line id="_x0000_s1049" style="position:absolute;left:0;text-align:left;flip:x;z-index:251650560" from="387.8pt,26.3pt" to="480.9pt,26.3pt">
            <v:stroke dashstyle="1 1" endcap="round"/>
            <w10:wrap side="left"/>
          </v:line>
        </w:pict>
      </w:r>
      <w:r>
        <w:rPr>
          <w:noProof/>
        </w:rPr>
        <w:pict>
          <v:line id="_x0000_s1050" style="position:absolute;left:0;text-align:left;flip:x;z-index:251652608" from="17.3pt,27.05pt" to="110.4pt,27.05pt">
            <v:stroke dashstyle="1 1" endcap="round"/>
            <w10:wrap side="left"/>
          </v:line>
        </w:pict>
      </w:r>
      <w:r>
        <w:rPr>
          <w:noProof/>
        </w:rPr>
        <w:pict>
          <v:line id="_x0000_s1051" style="position:absolute;left:0;text-align:left;flip:x;z-index:251649536" from="13.65pt,10.55pt" to="78.05pt,10.55pt">
            <v:stroke dashstyle="1 1" endcap="round"/>
            <w10:wrap side="left"/>
          </v:line>
        </w:pict>
      </w:r>
      <w:r>
        <w:rPr>
          <w:noProof/>
        </w:rPr>
        <w:pict>
          <v:line id="_x0000_s1052" style="position:absolute;left:0;text-align:left;flip:x;z-index:251648512" from="95.3pt,10.55pt" to="156.9pt,10.5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6:أكمل  : الجملة الاسمية تبدأ بــ                   وتتكون من ركنين أساسيين هما                         و                      وحكمهما                               علامة رفع المبتدأ والخبر الضمة أو                           أو  </w:t>
      </w:r>
    </w:p>
    <w:p w:rsidR="00F72B96" w:rsidRDefault="00F72B96" w:rsidP="00EC4814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72B96" w:rsidRDefault="00F72B96" w:rsidP="00C23F54">
      <w:pPr>
        <w:bidi/>
        <w:rPr>
          <w:b/>
          <w:bCs/>
          <w:sz w:val="28"/>
          <w:szCs w:val="28"/>
          <w:rtl/>
          <w:lang w:bidi="ar-KW"/>
        </w:rPr>
      </w:pPr>
      <w:r>
        <w:rPr>
          <w:rFonts w:cs="Monotype Koufi"/>
          <w:b/>
          <w:bCs/>
          <w:sz w:val="28"/>
          <w:szCs w:val="28"/>
          <w:u w:val="single"/>
          <w:rtl/>
          <w:lang w:bidi="ar-KW"/>
        </w:rPr>
        <w:t>الوقفة العلاجية لمعالجة مهارة ( المفعول به )</w:t>
      </w:r>
      <w:r>
        <w:rPr>
          <w:b/>
          <w:bCs/>
          <w:sz w:val="28"/>
          <w:szCs w:val="28"/>
          <w:rtl/>
          <w:lang w:bidi="ar-KW"/>
        </w:rPr>
        <w:t xml:space="preserve">  </w:t>
      </w:r>
    </w:p>
    <w:p w:rsidR="00F72B96" w:rsidRDefault="00F72B96" w:rsidP="00E4091F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                        </w:t>
      </w:r>
    </w:p>
    <w:p w:rsidR="00F72B96" w:rsidRDefault="00F72B96" w:rsidP="00E4091F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53" style="position:absolute;left:0;text-align:left;flip:x;z-index:251653632" from="14.3pt,9.2pt" to="73.55pt,9.2pt">
            <v:stroke dashstyle="1 1" endcap="round"/>
            <w10:wrap side="left"/>
          </v:line>
        </w:pict>
      </w:r>
      <w:r>
        <w:rPr>
          <w:noProof/>
        </w:rPr>
        <w:pict>
          <v:line id="_x0000_s1054" style="position:absolute;left:0;text-align:left;flip:x;z-index:251624960" from="160.65pt,9.45pt" to="221.3pt,9.7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>1: أكمل الجمل الفعلية التالية بما وقع عليه فعل الفاعل  . ( اشترى أبي                    )  ( أحرز اللاعب                      )</w:t>
      </w:r>
    </w:p>
    <w:p w:rsidR="00F72B96" w:rsidRDefault="00F72B96" w:rsidP="00E4091F">
      <w:pPr>
        <w:bidi/>
        <w:outlineLvl w:val="0"/>
        <w:rPr>
          <w:b/>
          <w:bCs/>
          <w:sz w:val="28"/>
          <w:szCs w:val="28"/>
          <w:rtl/>
          <w:lang w:bidi="ar-KW"/>
        </w:rPr>
      </w:pPr>
    </w:p>
    <w:p w:rsidR="00F72B96" w:rsidRDefault="00F72B96" w:rsidP="003F20AE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2:  ضع خطاً تحت ما وقع عليه فعل الفاعل في الجمل التالية . </w:t>
      </w:r>
    </w:p>
    <w:p w:rsidR="00F72B96" w:rsidRDefault="00F72B96" w:rsidP="002578EF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     * أعد الله الجنة للمتقين .   * ينصر الله المؤمنين في كل زمان ومكان . *  أعدت الأم بإتقان شديد الطعام . </w:t>
      </w:r>
    </w:p>
    <w:p w:rsidR="00F72B96" w:rsidRDefault="00F72B96" w:rsidP="00E4091F">
      <w:pPr>
        <w:bidi/>
        <w:rPr>
          <w:b/>
          <w:bCs/>
          <w:sz w:val="28"/>
          <w:szCs w:val="28"/>
          <w:rtl/>
          <w:lang w:bidi="ar-KW"/>
        </w:rPr>
      </w:pPr>
    </w:p>
    <w:p w:rsidR="00F72B96" w:rsidRDefault="00F72B96" w:rsidP="00DB5E8A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3 : اختر  علامة نصب المفعول به في الجمل التالية مما بين القوسين . </w:t>
      </w:r>
    </w:p>
    <w:p w:rsidR="00F72B96" w:rsidRDefault="00F72B96" w:rsidP="00DB5E8A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 كرمت الدولة </w:t>
      </w:r>
      <w:r w:rsidRPr="00DB5E8A">
        <w:rPr>
          <w:b/>
          <w:bCs/>
          <w:sz w:val="28"/>
          <w:szCs w:val="28"/>
          <w:u w:val="single"/>
          <w:rtl/>
          <w:lang w:bidi="ar-KW"/>
        </w:rPr>
        <w:t xml:space="preserve">الأمهات </w:t>
      </w:r>
      <w:r>
        <w:rPr>
          <w:b/>
          <w:bCs/>
          <w:sz w:val="28"/>
          <w:szCs w:val="28"/>
          <w:rtl/>
          <w:lang w:bidi="ar-KW"/>
        </w:rPr>
        <w:t>المخلصات .    الأمهات مفعول به منصوب وعلامة نصبه    ( الفتحة ــ الكسرة ــ الياء ــ الضمة )</w:t>
      </w:r>
    </w:p>
    <w:p w:rsidR="00F72B96" w:rsidRDefault="00F72B96" w:rsidP="00DB5E8A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ألقت المتفوقة </w:t>
      </w:r>
      <w:r w:rsidRPr="00DB5E8A">
        <w:rPr>
          <w:b/>
          <w:bCs/>
          <w:sz w:val="28"/>
          <w:szCs w:val="28"/>
          <w:u w:val="single"/>
          <w:rtl/>
          <w:lang w:bidi="ar-KW"/>
        </w:rPr>
        <w:t>قصيدتين</w:t>
      </w:r>
      <w:r>
        <w:rPr>
          <w:b/>
          <w:bCs/>
          <w:sz w:val="28"/>
          <w:szCs w:val="28"/>
          <w:rtl/>
          <w:lang w:bidi="ar-KW"/>
        </w:rPr>
        <w:t xml:space="preserve"> في عيد العلم . قصيدتين مفعول به منصوب وعلامة نصبه ( الفتحة ــ الكسرة ــ الياء ــ الضمة )</w:t>
      </w:r>
    </w:p>
    <w:p w:rsidR="00F72B96" w:rsidRDefault="00F72B96" w:rsidP="00DB5E8A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ركب الصياد </w:t>
      </w:r>
      <w:r w:rsidRPr="00DB5E8A">
        <w:rPr>
          <w:b/>
          <w:bCs/>
          <w:sz w:val="28"/>
          <w:szCs w:val="28"/>
          <w:u w:val="single"/>
          <w:rtl/>
          <w:lang w:bidi="ar-KW"/>
        </w:rPr>
        <w:t>القارب</w:t>
      </w:r>
      <w:r>
        <w:rPr>
          <w:b/>
          <w:bCs/>
          <w:sz w:val="28"/>
          <w:szCs w:val="28"/>
          <w:rtl/>
          <w:lang w:bidi="ar-KW"/>
        </w:rPr>
        <w:t xml:space="preserve"> بحثاً عن الرزق . القارب مفعول به منصوب وعلامة نصبه      ( الفتحة ــ الكسرة ــ الياء ــ الضمة )</w:t>
      </w:r>
    </w:p>
    <w:p w:rsidR="00F72B96" w:rsidRDefault="00F72B96" w:rsidP="00DB5E8A">
      <w:pPr>
        <w:bidi/>
        <w:rPr>
          <w:b/>
          <w:bCs/>
          <w:sz w:val="26"/>
          <w:szCs w:val="26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</w:t>
      </w:r>
      <w:r w:rsidRPr="00DB5E8A">
        <w:rPr>
          <w:b/>
          <w:bCs/>
          <w:sz w:val="26"/>
          <w:szCs w:val="26"/>
          <w:rtl/>
          <w:lang w:bidi="ar-KW"/>
        </w:rPr>
        <w:t xml:space="preserve">امتدح المدير </w:t>
      </w:r>
      <w:r w:rsidRPr="00DB5E8A">
        <w:rPr>
          <w:b/>
          <w:bCs/>
          <w:sz w:val="26"/>
          <w:szCs w:val="26"/>
          <w:u w:val="single"/>
          <w:rtl/>
          <w:lang w:bidi="ar-KW"/>
        </w:rPr>
        <w:t>المجتهدين</w:t>
      </w:r>
      <w:r w:rsidRPr="00DB5E8A">
        <w:rPr>
          <w:b/>
          <w:bCs/>
          <w:sz w:val="26"/>
          <w:szCs w:val="26"/>
          <w:rtl/>
          <w:lang w:bidi="ar-KW"/>
        </w:rPr>
        <w:t xml:space="preserve"> من طلاب المدرسة . المجتهدين مفعول به منصوب وعلامة نصبه </w:t>
      </w:r>
      <w:r>
        <w:rPr>
          <w:b/>
          <w:bCs/>
          <w:sz w:val="26"/>
          <w:szCs w:val="26"/>
          <w:rtl/>
          <w:lang w:bidi="ar-KW"/>
        </w:rPr>
        <w:t xml:space="preserve"> </w:t>
      </w:r>
      <w:r w:rsidRPr="00DB5E8A">
        <w:rPr>
          <w:b/>
          <w:bCs/>
          <w:sz w:val="26"/>
          <w:szCs w:val="26"/>
          <w:rtl/>
          <w:lang w:bidi="ar-KW"/>
        </w:rPr>
        <w:t>( الفتحة ــ الكسرة ــ الياء ــ الضمة )</w:t>
      </w:r>
    </w:p>
    <w:p w:rsidR="00F72B96" w:rsidRPr="00DB5E8A" w:rsidRDefault="00F72B96" w:rsidP="00E4091F">
      <w:pPr>
        <w:bidi/>
        <w:rPr>
          <w:b/>
          <w:bCs/>
          <w:sz w:val="26"/>
          <w:szCs w:val="26"/>
          <w:rtl/>
          <w:lang w:bidi="ar-KW"/>
        </w:rPr>
      </w:pPr>
    </w:p>
    <w:p w:rsidR="00F72B96" w:rsidRDefault="00F72B96" w:rsidP="00DB5E8A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4: ضع خطاً تحت الخطأ ثم صوبه في الجمل التالية .</w:t>
      </w:r>
    </w:p>
    <w:p w:rsidR="00F72B96" w:rsidRDefault="00F72B96" w:rsidP="00DB5E8A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55" style="position:absolute;left:0;text-align:left;flip:x;z-index:251656704" from="150.05pt,9.2pt" to="243.15pt,9.2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( قرأ المسلم آيتان من القرآن في الصلاة .  )            الصواب :                               </w:t>
      </w:r>
    </w:p>
    <w:p w:rsidR="00F72B96" w:rsidRDefault="00F72B96" w:rsidP="00BC29B7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56" style="position:absolute;left:0;text-align:left;flip:x;z-index:251654656" from="149.3pt,8.85pt" to="242.4pt,8.8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( واجه الجنو</w:t>
      </w:r>
      <w:r w:rsidRPr="00BC29B7">
        <w:rPr>
          <w:b/>
          <w:bCs/>
          <w:sz w:val="28"/>
          <w:szCs w:val="28"/>
          <w:rtl/>
          <w:lang w:bidi="ar-KW"/>
        </w:rPr>
        <w:t>دُ</w:t>
      </w:r>
      <w:r>
        <w:rPr>
          <w:b/>
          <w:bCs/>
          <w:sz w:val="28"/>
          <w:szCs w:val="28"/>
          <w:rtl/>
          <w:lang w:bidi="ar-KW"/>
        </w:rPr>
        <w:t xml:space="preserve"> بكل شجاعة المعتدون الظالمين . )      الصواب : </w:t>
      </w:r>
    </w:p>
    <w:p w:rsidR="00F72B96" w:rsidRDefault="00F72B96" w:rsidP="00BC29B7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57" style="position:absolute;left:0;text-align:left;flip:x;z-index:251655680" from="149.3pt,10pt" to="242.4pt,10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( كرم المديُر المعلمِ النشيط في عمله ٌ . )                 الصواب : </w:t>
      </w:r>
    </w:p>
    <w:p w:rsidR="00F72B96" w:rsidRDefault="00F72B96" w:rsidP="00DB5E8A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58" style="position:absolute;left:0;text-align:left;flip:x;z-index:251657728" from="151.55pt,8.9pt" to="244.65pt,8.9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( تقدر الدولة الممرضاتَ النشيطات ِ . )                  الصواب : </w:t>
      </w:r>
    </w:p>
    <w:p w:rsidR="00F72B96" w:rsidRDefault="00F72B96" w:rsidP="00E4091F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</w:t>
      </w:r>
    </w:p>
    <w:p w:rsidR="00F72B96" w:rsidRDefault="00F72B96" w:rsidP="00430ADC">
      <w:pPr>
        <w:bidi/>
        <w:outlineLvl w:val="0"/>
        <w:rPr>
          <w:b/>
          <w:bCs/>
          <w:sz w:val="26"/>
          <w:szCs w:val="26"/>
          <w:rtl/>
        </w:rPr>
      </w:pPr>
      <w:r>
        <w:rPr>
          <w:b/>
          <w:bCs/>
          <w:sz w:val="28"/>
          <w:szCs w:val="28"/>
          <w:rtl/>
        </w:rPr>
        <w:t xml:space="preserve">5: </w:t>
      </w:r>
      <w:r w:rsidRPr="00430ADC">
        <w:rPr>
          <w:b/>
          <w:bCs/>
          <w:sz w:val="28"/>
          <w:szCs w:val="28"/>
          <w:rtl/>
          <w:lang w:bidi="ar-KW"/>
        </w:rPr>
        <w:t>اكتب من عندك جملة فعلية تشتمل على مفعول به مثنى في الجملة الأولى وجمع مذكر سالم في الجملة الثانية .</w:t>
      </w:r>
      <w:r w:rsidRPr="00BC29B7">
        <w:rPr>
          <w:b/>
          <w:bCs/>
          <w:sz w:val="26"/>
          <w:szCs w:val="26"/>
          <w:rtl/>
        </w:rPr>
        <w:t xml:space="preserve">  </w:t>
      </w:r>
    </w:p>
    <w:p w:rsidR="00F72B96" w:rsidRDefault="00F72B96" w:rsidP="00BC29B7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59" style="position:absolute;left:0;text-align:left;flip:x;z-index:251658752" from="37.55pt,10.1pt" to="457.65pt,10.1pt">
            <v:stroke dashstyle="1 1" endcap="round"/>
            <w10:wrap side="left"/>
          </v:line>
        </w:pict>
      </w:r>
      <w:r>
        <w:rPr>
          <w:b/>
          <w:bCs/>
          <w:sz w:val="26"/>
          <w:szCs w:val="26"/>
          <w:rtl/>
        </w:rPr>
        <w:t xml:space="preserve">  </w:t>
      </w:r>
      <w:r w:rsidRPr="00BC29B7">
        <w:rPr>
          <w:b/>
          <w:bCs/>
          <w:sz w:val="28"/>
          <w:szCs w:val="28"/>
          <w:rtl/>
          <w:lang w:bidi="ar-KW"/>
        </w:rPr>
        <w:t>الجملة الأولى :</w:t>
      </w:r>
    </w:p>
    <w:p w:rsidR="00F72B96" w:rsidRDefault="00F72B96" w:rsidP="00BC29B7">
      <w:pPr>
        <w:bidi/>
        <w:outlineLvl w:val="0"/>
        <w:rPr>
          <w:b/>
          <w:bCs/>
          <w:sz w:val="26"/>
          <w:szCs w:val="26"/>
          <w:rtl/>
        </w:rPr>
      </w:pPr>
      <w:r>
        <w:rPr>
          <w:noProof/>
        </w:rPr>
        <w:pict>
          <v:line id="_x0000_s1060" style="position:absolute;left:0;text-align:left;flip:x;z-index:251659776" from="27.05pt,9.75pt" to="456.9pt,9.7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الجملة الثانية  : </w:t>
      </w:r>
    </w:p>
    <w:p w:rsidR="00F72B96" w:rsidRPr="00430ADC" w:rsidRDefault="00F72B96" w:rsidP="00CE1622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61" style="position:absolute;left:0;text-align:left;flip:x;z-index:251662848" from="-10.45pt,8.65pt" to="22.55pt,8.65pt">
            <v:stroke dashstyle="1 1" endcap="round"/>
            <w10:wrap side="left"/>
          </v:line>
        </w:pict>
      </w:r>
      <w:r>
        <w:rPr>
          <w:noProof/>
        </w:rPr>
        <w:pict>
          <v:line id="_x0000_s1062" style="position:absolute;left:0;text-align:left;flip:x y;z-index:251663872" from="36.8pt,8.65pt" to="68.4pt,9.4pt">
            <v:stroke dashstyle="1 1" endcap="round"/>
            <w10:wrap side="left"/>
          </v:line>
        </w:pict>
      </w:r>
      <w:r>
        <w:rPr>
          <w:noProof/>
        </w:rPr>
        <w:pict>
          <v:line id="_x0000_s1063" style="position:absolute;left:0;text-align:left;flip:x;z-index:251661824" from="232.65pt,9.4pt" to="260.4pt,9.4pt">
            <v:stroke dashstyle="1 1" endcap="round"/>
            <w10:wrap side="left"/>
          </v:line>
        </w:pict>
      </w:r>
      <w:r>
        <w:rPr>
          <w:noProof/>
        </w:rPr>
        <w:pict>
          <v:line id="_x0000_s1064" style="position:absolute;left:0;text-align:left;flip:x;z-index:251660800" from="302.3pt,10.9pt" to="395.4pt,10.9pt">
            <v:stroke dashstyle="1 1" endcap="round"/>
            <w10:wrap side="left"/>
          </v:line>
        </w:pict>
      </w:r>
      <w:r>
        <w:rPr>
          <w:b/>
          <w:bCs/>
          <w:sz w:val="26"/>
          <w:szCs w:val="26"/>
          <w:rtl/>
        </w:rPr>
        <w:t>6</w:t>
      </w:r>
      <w:r w:rsidRPr="00430ADC">
        <w:rPr>
          <w:b/>
          <w:bCs/>
          <w:sz w:val="28"/>
          <w:szCs w:val="28"/>
          <w:rtl/>
          <w:lang w:bidi="ar-KW"/>
        </w:rPr>
        <w:t>: المفعول به هو ما وقع عليه                              وحكمه            وعلامة نصب المفعول به الفتحة أو          أو</w:t>
      </w:r>
    </w:p>
    <w:p w:rsidR="00F72B96" w:rsidRDefault="00F72B96" w:rsidP="0008259E">
      <w:pPr>
        <w:bidi/>
        <w:rPr>
          <w:b/>
          <w:bCs/>
          <w:sz w:val="28"/>
          <w:szCs w:val="28"/>
          <w:rtl/>
          <w:lang w:bidi="ar-KW"/>
        </w:rPr>
      </w:pPr>
      <w:r>
        <w:rPr>
          <w:rFonts w:cs="Monotype Koufi"/>
          <w:b/>
          <w:bCs/>
          <w:sz w:val="28"/>
          <w:szCs w:val="28"/>
          <w:u w:val="single"/>
          <w:rtl/>
          <w:lang w:bidi="ar-KW"/>
        </w:rPr>
        <w:t>الوقفة العلاجية لمعالجة مهارة ( ظرف الزمان وظرف المكان )</w:t>
      </w:r>
    </w:p>
    <w:p w:rsidR="00F72B96" w:rsidRDefault="00F72B96" w:rsidP="003F1B70">
      <w:pPr>
        <w:bidi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  <w:lang w:bidi="ar-KW"/>
        </w:rPr>
        <w:t xml:space="preserve">1:   </w:t>
      </w:r>
      <w:r>
        <w:rPr>
          <w:b/>
          <w:bCs/>
          <w:sz w:val="28"/>
          <w:szCs w:val="28"/>
          <w:rtl/>
        </w:rPr>
        <w:t xml:space="preserve">ضع خطاً تحت الكلمة التي تدل على زمان الفعل أو مكانه في الأمثلة الآتية . </w:t>
      </w:r>
    </w:p>
    <w:p w:rsidR="00F72B96" w:rsidRDefault="00F72B96" w:rsidP="003F1B70">
      <w:pPr>
        <w:numPr>
          <w:ilvl w:val="0"/>
          <w:numId w:val="1"/>
        </w:numPr>
        <w:bidi/>
        <w:rPr>
          <w:b/>
          <w:bCs/>
          <w:sz w:val="28"/>
          <w:szCs w:val="28"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جلست على شاطئ  البحر عصراً .                 * تمشيت ساعة في الجو المعتدل . </w:t>
      </w:r>
    </w:p>
    <w:p w:rsidR="00F72B96" w:rsidRDefault="00F72B96" w:rsidP="003F1B70">
      <w:pPr>
        <w:numPr>
          <w:ilvl w:val="0"/>
          <w:numId w:val="1"/>
        </w:numPr>
        <w:bidi/>
        <w:rPr>
          <w:b/>
          <w:bCs/>
          <w:sz w:val="28"/>
          <w:szCs w:val="28"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يسمو المؤمن فوق آلامه .                           * يوجد النفط تحت الأرض .  </w:t>
      </w:r>
    </w:p>
    <w:p w:rsidR="00F72B96" w:rsidRDefault="00F72B96" w:rsidP="00E64303">
      <w:pPr>
        <w:bidi/>
        <w:ind w:left="142"/>
        <w:rPr>
          <w:b/>
          <w:bCs/>
          <w:sz w:val="28"/>
          <w:szCs w:val="28"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                          </w:t>
      </w:r>
    </w:p>
    <w:p w:rsidR="00F72B96" w:rsidRDefault="00F72B96" w:rsidP="003F1B70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2: ضع ظرفاً للزمان مناسباً مكان النقط .   </w:t>
      </w:r>
    </w:p>
    <w:p w:rsidR="00F72B96" w:rsidRDefault="00F72B96" w:rsidP="003F1B70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65" style="position:absolute;left:0;text-align:left;flip:x;z-index:251671040" from="121.55pt,7.95pt" to="214.65pt,7.95pt">
            <v:stroke dashstyle="1 1" endcap="round"/>
            <w10:wrap side="left"/>
          </v:line>
        </w:pict>
      </w:r>
      <w:r>
        <w:rPr>
          <w:noProof/>
        </w:rPr>
        <w:pict>
          <v:line id="_x0000_s1066" style="position:absolute;left:0;text-align:left;flip:x;z-index:251664896" from="343.55pt,7.95pt" to="436.65pt,7.9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* يقيم الحاج في مكة                                 ، ثم يتجه لزيارة المدينة </w:t>
      </w:r>
    </w:p>
    <w:p w:rsidR="00F72B96" w:rsidRDefault="00F72B96" w:rsidP="003F1B70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67" style="position:absolute;left:0;text-align:left;flip:x;z-index:251673088" from="9.8pt,8.35pt" to="102.9pt,8.35pt">
            <v:stroke dashstyle="1 1" endcap="round"/>
            <w10:wrap side="left"/>
          </v:line>
        </w:pict>
      </w:r>
      <w:r>
        <w:rPr>
          <w:noProof/>
        </w:rPr>
        <w:pict>
          <v:line id="_x0000_s1068" style="position:absolute;left:0;text-align:left;flip:x;z-index:251672064" from="293.3pt,8.35pt" to="386.4pt,8.3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* يغرد العصفور فوق الأشجار                                 ، وفي نهاية اليوم يرجع إلى عشه لينام </w:t>
      </w:r>
    </w:p>
    <w:p w:rsidR="00F72B96" w:rsidRDefault="00F72B96" w:rsidP="00E64303">
      <w:pPr>
        <w:bidi/>
        <w:rPr>
          <w:b/>
          <w:bCs/>
          <w:sz w:val="28"/>
          <w:szCs w:val="28"/>
          <w:rtl/>
          <w:lang w:bidi="ar-KW"/>
        </w:rPr>
      </w:pPr>
    </w:p>
    <w:p w:rsidR="00F72B96" w:rsidRDefault="00F72B96" w:rsidP="00B731FE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3: ضع ظرفاً للمكان مناسباً مكان النقط .   </w:t>
      </w:r>
    </w:p>
    <w:p w:rsidR="00F72B96" w:rsidRDefault="00F72B96" w:rsidP="00B731FE">
      <w:pPr>
        <w:numPr>
          <w:ilvl w:val="0"/>
          <w:numId w:val="1"/>
        </w:numPr>
        <w:bidi/>
        <w:rPr>
          <w:b/>
          <w:bCs/>
          <w:sz w:val="28"/>
          <w:szCs w:val="28"/>
          <w:lang w:bidi="ar-KW"/>
        </w:rPr>
      </w:pPr>
      <w:r>
        <w:rPr>
          <w:noProof/>
        </w:rPr>
        <w:pict>
          <v:line id="_x0000_s1069" style="position:absolute;left:0;text-align:left;flip:x;z-index:251674112" from="262.55pt,9.9pt" to="355.65pt,9.9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>بايع الرسول ( ص ) أهل يثرب                                    الشجرة .</w:t>
      </w:r>
    </w:p>
    <w:p w:rsidR="00F72B96" w:rsidRDefault="00F72B96" w:rsidP="00B731FE">
      <w:pPr>
        <w:numPr>
          <w:ilvl w:val="0"/>
          <w:numId w:val="1"/>
        </w:numPr>
        <w:bidi/>
        <w:rPr>
          <w:b/>
          <w:bCs/>
          <w:sz w:val="28"/>
          <w:szCs w:val="28"/>
          <w:lang w:bidi="ar-KW"/>
        </w:rPr>
      </w:pPr>
      <w:r>
        <w:rPr>
          <w:noProof/>
        </w:rPr>
        <w:pict>
          <v:line id="_x0000_s1070" style="position:absolute;left:0;text-align:left;flip:x;z-index:251675136" from="286.55pt,8.55pt" to="379.65pt,8.5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>يجلس الطالب المهذب بأدب                               زملائه .</w:t>
      </w:r>
    </w:p>
    <w:p w:rsidR="00F72B96" w:rsidRDefault="00F72B96" w:rsidP="002578EF">
      <w:pPr>
        <w:numPr>
          <w:ilvl w:val="0"/>
          <w:numId w:val="1"/>
        </w:numPr>
        <w:bidi/>
        <w:rPr>
          <w:b/>
          <w:bCs/>
          <w:sz w:val="28"/>
          <w:szCs w:val="28"/>
          <w:lang w:bidi="ar-KW"/>
        </w:rPr>
      </w:pPr>
      <w:r>
        <w:rPr>
          <w:noProof/>
        </w:rPr>
        <w:pict>
          <v:line id="_x0000_s1071" style="position:absolute;left:0;text-align:left;flip:x;z-index:251676160" from="315.8pt,7.95pt" to="408.9pt,7.9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تضع الأم الطعام                                  الطاولة . </w:t>
      </w:r>
    </w:p>
    <w:p w:rsidR="00F72B96" w:rsidRDefault="00F72B96" w:rsidP="0008259E">
      <w:pPr>
        <w:bidi/>
        <w:rPr>
          <w:b/>
          <w:bCs/>
          <w:sz w:val="28"/>
          <w:szCs w:val="28"/>
          <w:rtl/>
          <w:lang w:bidi="ar-KW"/>
        </w:rPr>
      </w:pPr>
    </w:p>
    <w:p w:rsidR="00F72B96" w:rsidRDefault="00F72B96" w:rsidP="00B731FE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>4: أعرب ما تحته خط فيما يلي .  قال تعالى : " سبحان الذي أسرى بعبده</w:t>
      </w:r>
      <w:r w:rsidRPr="00B731FE">
        <w:rPr>
          <w:b/>
          <w:bCs/>
          <w:sz w:val="28"/>
          <w:szCs w:val="28"/>
          <w:u w:val="single"/>
          <w:rtl/>
          <w:lang w:bidi="ar-KW"/>
        </w:rPr>
        <w:t xml:space="preserve"> ليلاً</w:t>
      </w:r>
      <w:r>
        <w:rPr>
          <w:b/>
          <w:bCs/>
          <w:sz w:val="28"/>
          <w:szCs w:val="28"/>
          <w:rtl/>
          <w:lang w:bidi="ar-KW"/>
        </w:rPr>
        <w:t xml:space="preserve"> من المسجد الحرام إلى المسجد الأقصى ."  </w:t>
      </w:r>
    </w:p>
    <w:p w:rsidR="00F72B96" w:rsidRDefault="00F72B96" w:rsidP="00B731FE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72" style="position:absolute;left:0;text-align:left;flip:x;z-index:251677184" from="54.15pt,10pt" to="480.9pt,10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    ليلاً : </w:t>
      </w:r>
    </w:p>
    <w:p w:rsidR="00F72B96" w:rsidRDefault="00F72B96" w:rsidP="00B731FE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73" style="position:absolute;left:0;text-align:left;flip:x;z-index:251678208" from="44.3pt,8.9pt" to="305.4pt,8.9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 ( العاقل من يقف أ</w:t>
      </w:r>
      <w:r w:rsidRPr="00E64303">
        <w:rPr>
          <w:b/>
          <w:bCs/>
          <w:sz w:val="28"/>
          <w:szCs w:val="28"/>
          <w:u w:val="single"/>
          <w:rtl/>
          <w:lang w:bidi="ar-KW"/>
        </w:rPr>
        <w:t>مام</w:t>
      </w:r>
      <w:r>
        <w:rPr>
          <w:b/>
          <w:bCs/>
          <w:sz w:val="28"/>
          <w:szCs w:val="28"/>
          <w:rtl/>
          <w:lang w:bidi="ar-KW"/>
        </w:rPr>
        <w:t xml:space="preserve"> الخطأ ليصلحه . )  أمام :</w:t>
      </w:r>
    </w:p>
    <w:p w:rsidR="00F72B96" w:rsidRDefault="00F72B96" w:rsidP="00E64303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74" style="position:absolute;left:0;text-align:left;flip:x;z-index:251679232" from="42.8pt,9.3pt" to="303.9pt,9.3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  ( استمتعت بالإقامة في البر </w:t>
      </w:r>
      <w:r w:rsidRPr="00E64303">
        <w:rPr>
          <w:b/>
          <w:bCs/>
          <w:sz w:val="28"/>
          <w:szCs w:val="28"/>
          <w:u w:val="single"/>
          <w:rtl/>
          <w:lang w:bidi="ar-KW"/>
        </w:rPr>
        <w:t>يومين</w:t>
      </w:r>
      <w:r>
        <w:rPr>
          <w:b/>
          <w:bCs/>
          <w:sz w:val="28"/>
          <w:szCs w:val="28"/>
          <w:rtl/>
          <w:lang w:bidi="ar-KW"/>
        </w:rPr>
        <w:t xml:space="preserve"> .)   يومين :   </w:t>
      </w:r>
    </w:p>
    <w:p w:rsidR="00F72B96" w:rsidRDefault="00F72B96" w:rsidP="00E64303">
      <w:pPr>
        <w:bidi/>
        <w:rPr>
          <w:b/>
          <w:bCs/>
          <w:sz w:val="28"/>
          <w:szCs w:val="28"/>
          <w:rtl/>
          <w:lang w:bidi="ar-KW"/>
        </w:rPr>
      </w:pPr>
    </w:p>
    <w:p w:rsidR="00F72B96" w:rsidRDefault="00F72B96" w:rsidP="00E64303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75" style="position:absolute;left:0;text-align:left;flip:x;z-index:251681280" from="224.4pt,10.4pt" to="298.65pt,10.4pt">
            <v:stroke dashstyle="1 1" endcap="round"/>
            <w10:wrap side="left"/>
          </v:line>
        </w:pict>
      </w:r>
      <w:r>
        <w:rPr>
          <w:noProof/>
        </w:rPr>
        <w:pict>
          <v:line id="_x0000_s1076" style="position:absolute;left:0;text-align:left;flip:x;z-index:251680256" from="355.65pt,10.4pt" to="429.9pt,10.4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5: ظرف الزمان : اسم                           يدل على                         وقوع الفعل . </w:t>
      </w:r>
    </w:p>
    <w:p w:rsidR="00F72B96" w:rsidRDefault="00F72B96" w:rsidP="00E64303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77" style="position:absolute;left:0;text-align:left;flip:x;z-index:251683328" from="224.4pt,10.05pt" to="298.65pt,10.05pt">
            <v:stroke dashstyle="1 1" endcap="round"/>
            <w10:wrap side="left"/>
          </v:line>
        </w:pict>
      </w:r>
      <w:r>
        <w:rPr>
          <w:noProof/>
        </w:rPr>
        <w:pict>
          <v:line id="_x0000_s1078" style="position:absolute;left:0;text-align:left;flip:x;z-index:251682304" from="352.65pt,10.8pt" to="426.9pt,10.8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 ظرف المكان : اسم                           يدل على                         وقوع الفعل . </w:t>
      </w:r>
    </w:p>
    <w:p w:rsidR="00F72B96" w:rsidRDefault="00F72B96" w:rsidP="00E64303">
      <w:pPr>
        <w:bidi/>
        <w:rPr>
          <w:b/>
          <w:bCs/>
          <w:sz w:val="28"/>
          <w:szCs w:val="28"/>
          <w:rtl/>
          <w:lang w:bidi="ar-KW"/>
        </w:rPr>
      </w:pPr>
    </w:p>
    <w:p w:rsidR="00F72B96" w:rsidRDefault="00F72B96" w:rsidP="00430ADC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72B96" w:rsidRDefault="00F72B96" w:rsidP="00430ADC">
      <w:pPr>
        <w:bidi/>
        <w:rPr>
          <w:b/>
          <w:bCs/>
          <w:sz w:val="28"/>
          <w:szCs w:val="28"/>
          <w:rtl/>
          <w:lang w:bidi="ar-KW"/>
        </w:rPr>
      </w:pPr>
      <w:r>
        <w:rPr>
          <w:rFonts w:cs="Monotype Koufi"/>
          <w:b/>
          <w:bCs/>
          <w:sz w:val="28"/>
          <w:szCs w:val="28"/>
          <w:u w:val="single"/>
          <w:rtl/>
          <w:lang w:bidi="ar-KW"/>
        </w:rPr>
        <w:t>الوقفة العلاجية لمعالجة مهارة ( الحــال )</w:t>
      </w:r>
      <w:r>
        <w:rPr>
          <w:b/>
          <w:bCs/>
          <w:sz w:val="28"/>
          <w:szCs w:val="28"/>
          <w:rtl/>
          <w:lang w:bidi="ar-KW"/>
        </w:rPr>
        <w:t xml:space="preserve">  </w:t>
      </w:r>
    </w:p>
    <w:p w:rsidR="00F72B96" w:rsidRDefault="00F72B96" w:rsidP="00430ADC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                        </w:t>
      </w:r>
    </w:p>
    <w:p w:rsidR="00F72B96" w:rsidRDefault="00F72B96" w:rsidP="00DE5C2B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1: ضع خطاً تحت الحال في الجمل التالية .   (  وقف الشاعر على شاطئ الخليج متأملاً .)  </w:t>
      </w:r>
    </w:p>
    <w:p w:rsidR="00F72B96" w:rsidRDefault="00F72B96" w:rsidP="00DE5C2B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    (  أحرز اللعب الهدف منفرداً .  )    ( جلس الطالبان في الفصل منتبهين . ) </w:t>
      </w:r>
    </w:p>
    <w:p w:rsidR="00F72B96" w:rsidRDefault="00F72B96" w:rsidP="00430ADC">
      <w:pPr>
        <w:bidi/>
        <w:outlineLvl w:val="0"/>
        <w:rPr>
          <w:b/>
          <w:bCs/>
          <w:sz w:val="28"/>
          <w:szCs w:val="28"/>
          <w:rtl/>
          <w:lang w:bidi="ar-KW"/>
        </w:rPr>
      </w:pPr>
    </w:p>
    <w:p w:rsidR="00F72B96" w:rsidRDefault="00F72B96" w:rsidP="00DE5C2B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2:  أعرب ما تحته خط في الجمل التالية إعراباً تاماً .  . </w:t>
      </w:r>
    </w:p>
    <w:p w:rsidR="00F72B96" w:rsidRDefault="00F72B96" w:rsidP="00DE5C2B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     تؤدي المؤمنات الصلاة </w:t>
      </w:r>
      <w:r w:rsidRPr="00DE5C2B">
        <w:rPr>
          <w:b/>
          <w:bCs/>
          <w:sz w:val="28"/>
          <w:szCs w:val="28"/>
          <w:u w:val="single"/>
          <w:rtl/>
          <w:lang w:bidi="ar-KW"/>
        </w:rPr>
        <w:t>خاشعات</w:t>
      </w:r>
      <w:r>
        <w:rPr>
          <w:b/>
          <w:bCs/>
          <w:sz w:val="28"/>
          <w:szCs w:val="28"/>
          <w:rtl/>
          <w:lang w:bidi="ar-KW"/>
        </w:rPr>
        <w:t xml:space="preserve"> . </w:t>
      </w:r>
    </w:p>
    <w:p w:rsidR="00F72B96" w:rsidRDefault="00F72B96" w:rsidP="00430ADC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79" style="position:absolute;left:0;text-align:left;flip:x y;z-index:251684352" from="44pt,5.45pt" to="467.5pt,8.4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خاشعات : </w:t>
      </w:r>
    </w:p>
    <w:p w:rsidR="00F72B96" w:rsidRDefault="00F72B96" w:rsidP="00DE5C2B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 وقف العصفور على الشجرة </w:t>
      </w:r>
      <w:r w:rsidRPr="00DE5C2B">
        <w:rPr>
          <w:b/>
          <w:bCs/>
          <w:sz w:val="28"/>
          <w:szCs w:val="28"/>
          <w:u w:val="single"/>
          <w:rtl/>
          <w:lang w:bidi="ar-KW"/>
        </w:rPr>
        <w:t xml:space="preserve">مغرداً </w:t>
      </w:r>
      <w:r>
        <w:rPr>
          <w:b/>
          <w:bCs/>
          <w:sz w:val="28"/>
          <w:szCs w:val="28"/>
          <w:rtl/>
          <w:lang w:bidi="ar-KW"/>
        </w:rPr>
        <w:t>.</w:t>
      </w:r>
    </w:p>
    <w:p w:rsidR="00F72B96" w:rsidRDefault="00F72B96" w:rsidP="00DE5C2B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80" style="position:absolute;left:0;text-align:left;flip:x y;z-index:251685376" from="55.25pt,6.25pt" to="478.75pt,9.2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مغرداً : </w:t>
      </w:r>
    </w:p>
    <w:p w:rsidR="00F72B96" w:rsidRDefault="00F72B96" w:rsidP="00DE5C2B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يقف المعلمون في الفصل مخلصين . </w:t>
      </w:r>
    </w:p>
    <w:p w:rsidR="00F72B96" w:rsidRDefault="00F72B96" w:rsidP="00DE5C2B">
      <w:pPr>
        <w:bidi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81" style="position:absolute;left:0;text-align:left;flip:x y;z-index:251686400" from="53.75pt,6.3pt" to="477.25pt,9.3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مخلصين : </w:t>
      </w:r>
    </w:p>
    <w:p w:rsidR="00F72B96" w:rsidRDefault="00F72B96" w:rsidP="00383E05">
      <w:pPr>
        <w:bidi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>3 : ضع حالاً مناسبةً مكان النقط .</w:t>
      </w:r>
    </w:p>
    <w:p w:rsidR="00F72B96" w:rsidRPr="00DB5E8A" w:rsidRDefault="00F72B96" w:rsidP="000302F5">
      <w:pPr>
        <w:bidi/>
        <w:rPr>
          <w:b/>
          <w:bCs/>
          <w:sz w:val="26"/>
          <w:szCs w:val="26"/>
          <w:rtl/>
          <w:lang w:bidi="ar-KW"/>
        </w:rPr>
      </w:pPr>
      <w:r>
        <w:rPr>
          <w:noProof/>
        </w:rPr>
        <w:pict>
          <v:line id="_x0000_s1082" style="position:absolute;left:0;text-align:left;flip:x;z-index:251687424" from="303.8pt,9.35pt" to="396.9pt,9.3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* عاد المسافر إلى وطنه  </w:t>
      </w:r>
    </w:p>
    <w:p w:rsidR="00F72B96" w:rsidRDefault="00F72B96" w:rsidP="000302F5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83" style="position:absolute;left:0;text-align:left;flip:x;z-index:251665920" from="304.4pt,6.65pt" to="397.5pt,6.6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</w:t>
      </w:r>
      <w:r>
        <w:rPr>
          <w:b/>
          <w:bCs/>
          <w:sz w:val="28"/>
          <w:szCs w:val="28"/>
          <w:lang w:bidi="ar-KW"/>
        </w:rPr>
        <w:t>*</w:t>
      </w:r>
      <w:r>
        <w:rPr>
          <w:b/>
          <w:bCs/>
          <w:sz w:val="28"/>
          <w:szCs w:val="28"/>
          <w:rtl/>
          <w:lang w:bidi="ar-KW"/>
        </w:rPr>
        <w:t xml:space="preserve"> وقف الجنود على الحدود </w:t>
      </w:r>
    </w:p>
    <w:p w:rsidR="00F72B96" w:rsidRDefault="00F72B96" w:rsidP="00383E05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84" style="position:absolute;left:0;text-align:left;flip:x;z-index:251688448" from="280.5pt,7.15pt" to="373.6pt,7.1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* </w:t>
      </w:r>
      <w:r>
        <w:rPr>
          <w:b/>
          <w:bCs/>
          <w:sz w:val="28"/>
          <w:szCs w:val="28"/>
          <w:rtl/>
        </w:rPr>
        <w:t>انطلقت</w:t>
      </w:r>
      <w:r>
        <w:rPr>
          <w:b/>
          <w:bCs/>
          <w:sz w:val="28"/>
          <w:szCs w:val="28"/>
          <w:rtl/>
          <w:lang w:bidi="ar-KW"/>
        </w:rPr>
        <w:t xml:space="preserve"> السيارتان على الطريق </w:t>
      </w:r>
    </w:p>
    <w:p w:rsidR="00F72B96" w:rsidRDefault="00F72B96" w:rsidP="0008259E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4: اجعل الجملة التالية للمثنى مرة وللجمع المذكر مرة أخرى وغير ما يلزم . </w:t>
      </w:r>
    </w:p>
    <w:p w:rsidR="00F72B96" w:rsidRDefault="00F72B96" w:rsidP="0008259E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b/>
          <w:bCs/>
          <w:sz w:val="28"/>
          <w:szCs w:val="28"/>
          <w:rtl/>
          <w:lang w:bidi="ar-KW"/>
        </w:rPr>
        <w:t xml:space="preserve">        ( جلس المذنب أمام القاضي خائفاً )</w:t>
      </w:r>
    </w:p>
    <w:p w:rsidR="00F72B96" w:rsidRDefault="00F72B96" w:rsidP="0008259E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85" style="position:absolute;left:0;text-align:left;flip:x;z-index:251666944" from="37.55pt,10.1pt" to="457.65pt,10.1pt">
            <v:stroke dashstyle="1 1" endcap="round"/>
            <w10:wrap side="left"/>
          </v:line>
        </w:pict>
      </w:r>
      <w:r>
        <w:rPr>
          <w:b/>
          <w:bCs/>
          <w:sz w:val="26"/>
          <w:szCs w:val="26"/>
          <w:rtl/>
        </w:rPr>
        <w:t xml:space="preserve">     </w:t>
      </w:r>
      <w:r>
        <w:rPr>
          <w:b/>
          <w:bCs/>
          <w:sz w:val="28"/>
          <w:szCs w:val="28"/>
          <w:rtl/>
          <w:lang w:bidi="ar-KW"/>
        </w:rPr>
        <w:t xml:space="preserve">المثنى  </w:t>
      </w:r>
      <w:r w:rsidRPr="00BC29B7">
        <w:rPr>
          <w:b/>
          <w:bCs/>
          <w:sz w:val="28"/>
          <w:szCs w:val="28"/>
          <w:rtl/>
          <w:lang w:bidi="ar-KW"/>
        </w:rPr>
        <w:t xml:space="preserve"> :</w:t>
      </w:r>
    </w:p>
    <w:p w:rsidR="00F72B96" w:rsidRDefault="00F72B96" w:rsidP="0008259E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86" style="position:absolute;left:0;text-align:left;flip:x;z-index:251667968" from="27.05pt,9.75pt" to="456.9pt,9.75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 الجمع   : </w:t>
      </w:r>
    </w:p>
    <w:p w:rsidR="00F72B96" w:rsidRDefault="00F72B96" w:rsidP="0008259E">
      <w:pPr>
        <w:bidi/>
        <w:outlineLvl w:val="0"/>
        <w:rPr>
          <w:b/>
          <w:bCs/>
          <w:sz w:val="26"/>
          <w:szCs w:val="26"/>
          <w:rtl/>
        </w:rPr>
      </w:pPr>
    </w:p>
    <w:p w:rsidR="00F72B96" w:rsidRDefault="00F72B96" w:rsidP="0008259E">
      <w:pPr>
        <w:bidi/>
        <w:outlineLvl w:val="0"/>
        <w:rPr>
          <w:b/>
          <w:bCs/>
          <w:sz w:val="28"/>
          <w:szCs w:val="28"/>
          <w:rtl/>
          <w:lang w:bidi="ar-KW"/>
        </w:rPr>
      </w:pPr>
      <w:r>
        <w:rPr>
          <w:noProof/>
        </w:rPr>
        <w:pict>
          <v:line id="_x0000_s1087" style="position:absolute;left:0;text-align:left;flip:x;z-index:251670016" from="132pt,8.85pt" to="203.5pt,8.85pt">
            <v:stroke dashstyle="1 1" endcap="round"/>
            <w10:wrap side="left"/>
          </v:line>
        </w:pict>
      </w:r>
      <w:r>
        <w:rPr>
          <w:noProof/>
        </w:rPr>
        <w:pict>
          <v:line id="_x0000_s1088" style="position:absolute;left:0;text-align:left;flip:x;z-index:251668992" from="275pt,9.6pt" to="368.1pt,9.6pt">
            <v:stroke dashstyle="1 1" endcap="round"/>
            <w10:wrap side="left"/>
          </v:line>
        </w:pict>
      </w:r>
      <w:r>
        <w:rPr>
          <w:b/>
          <w:bCs/>
          <w:sz w:val="26"/>
          <w:szCs w:val="26"/>
          <w:rtl/>
        </w:rPr>
        <w:t>5</w:t>
      </w:r>
      <w:r w:rsidRPr="00430ADC">
        <w:rPr>
          <w:b/>
          <w:bCs/>
          <w:sz w:val="28"/>
          <w:szCs w:val="28"/>
          <w:rtl/>
          <w:lang w:bidi="ar-KW"/>
        </w:rPr>
        <w:t>:</w:t>
      </w:r>
      <w:r>
        <w:rPr>
          <w:b/>
          <w:bCs/>
          <w:sz w:val="28"/>
          <w:szCs w:val="28"/>
          <w:rtl/>
          <w:lang w:bidi="ar-KW"/>
        </w:rPr>
        <w:t xml:space="preserve">   الخلاصة :    *  </w:t>
      </w:r>
      <w:r w:rsidRPr="00430ADC">
        <w:rPr>
          <w:b/>
          <w:bCs/>
          <w:sz w:val="28"/>
          <w:szCs w:val="28"/>
          <w:rtl/>
          <w:lang w:bidi="ar-KW"/>
        </w:rPr>
        <w:t xml:space="preserve"> </w:t>
      </w:r>
      <w:r>
        <w:rPr>
          <w:b/>
          <w:bCs/>
          <w:sz w:val="28"/>
          <w:szCs w:val="28"/>
          <w:rtl/>
          <w:lang w:bidi="ar-KW"/>
        </w:rPr>
        <w:t xml:space="preserve">الحال اسم نكرة </w:t>
      </w:r>
      <w:r w:rsidRPr="00430ADC">
        <w:rPr>
          <w:b/>
          <w:bCs/>
          <w:sz w:val="28"/>
          <w:szCs w:val="28"/>
          <w:rtl/>
          <w:lang w:bidi="ar-KW"/>
        </w:rPr>
        <w:t xml:space="preserve">                              </w:t>
      </w:r>
      <w:r>
        <w:rPr>
          <w:b/>
          <w:bCs/>
          <w:sz w:val="28"/>
          <w:szCs w:val="28"/>
          <w:rtl/>
          <w:lang w:bidi="ar-KW"/>
        </w:rPr>
        <w:t xml:space="preserve">جاءت لتبين </w:t>
      </w:r>
      <w:r w:rsidRPr="00430ADC">
        <w:rPr>
          <w:b/>
          <w:bCs/>
          <w:sz w:val="28"/>
          <w:szCs w:val="28"/>
          <w:rtl/>
          <w:lang w:bidi="ar-KW"/>
        </w:rPr>
        <w:t xml:space="preserve">           </w:t>
      </w:r>
      <w:r>
        <w:rPr>
          <w:b/>
          <w:bCs/>
          <w:sz w:val="28"/>
          <w:szCs w:val="28"/>
          <w:rtl/>
          <w:lang w:bidi="ar-KW"/>
        </w:rPr>
        <w:t xml:space="preserve">              صاحبها  . </w:t>
      </w:r>
    </w:p>
    <w:p w:rsidR="00F72B96" w:rsidRPr="00430ADC" w:rsidRDefault="00F72B96" w:rsidP="00470938">
      <w:pPr>
        <w:bidi/>
        <w:outlineLvl w:val="0"/>
        <w:rPr>
          <w:b/>
          <w:bCs/>
          <w:sz w:val="28"/>
          <w:szCs w:val="28"/>
          <w:lang w:bidi="ar-KW"/>
        </w:rPr>
      </w:pPr>
      <w:r>
        <w:rPr>
          <w:noProof/>
        </w:rPr>
        <w:pict>
          <v:line id="_x0000_s1089" style="position:absolute;left:0;text-align:left;flip:x y;z-index:251689472" from="71.5pt,7.6pt" to="176pt,8.5pt">
            <v:stroke dashstyle="1 1" endcap="round"/>
            <w10:wrap side="left"/>
          </v:line>
        </w:pict>
      </w:r>
      <w:r>
        <w:rPr>
          <w:noProof/>
        </w:rPr>
        <w:pict>
          <v:line id="_x0000_s1090" style="position:absolute;left:0;text-align:left;flip:x;z-index:251690496" from="209pt,7.6pt" to="302.5pt,7.6pt">
            <v:stroke dashstyle="1 1" endcap="round"/>
            <w10:wrap side="left"/>
          </v:line>
        </w:pict>
      </w:r>
      <w:r>
        <w:rPr>
          <w:b/>
          <w:bCs/>
          <w:sz w:val="28"/>
          <w:szCs w:val="28"/>
          <w:rtl/>
          <w:lang w:bidi="ar-KW"/>
        </w:rPr>
        <w:t xml:space="preserve">                        * علامة نصب الحال الفتحة أو                                   أو </w:t>
      </w:r>
    </w:p>
    <w:sectPr w:rsidR="00F72B96" w:rsidRPr="00430ADC" w:rsidSect="009A1464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53E1A"/>
    <w:multiLevelType w:val="hybridMultilevel"/>
    <w:tmpl w:val="EFB0EA54"/>
    <w:lvl w:ilvl="0" w:tplc="65CC9A90">
      <w:start w:val="5"/>
      <w:numFmt w:val="decimal"/>
      <w:lvlText w:val="%1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133"/>
        </w:tabs>
        <w:ind w:left="1133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53"/>
        </w:tabs>
        <w:ind w:left="1853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73"/>
        </w:tabs>
        <w:ind w:left="2573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93"/>
        </w:tabs>
        <w:ind w:left="3293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013"/>
        </w:tabs>
        <w:ind w:left="4013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33"/>
        </w:tabs>
        <w:ind w:left="4733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53"/>
        </w:tabs>
        <w:ind w:left="5453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73"/>
        </w:tabs>
        <w:ind w:left="6173" w:hanging="360"/>
      </w:pPr>
      <w:rPr>
        <w:rFonts w:cs="Times New Roman"/>
      </w:rPr>
    </w:lvl>
  </w:abstractNum>
  <w:abstractNum w:abstractNumId="1">
    <w:nsid w:val="29845EBC"/>
    <w:multiLevelType w:val="hybridMultilevel"/>
    <w:tmpl w:val="EE68B092"/>
    <w:lvl w:ilvl="0" w:tplc="38DA5714">
      <w:start w:val="3"/>
      <w:numFmt w:val="decimal"/>
      <w:lvlText w:val="%1"/>
      <w:lvlJc w:val="left"/>
      <w:pPr>
        <w:ind w:left="502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2664B8C"/>
    <w:multiLevelType w:val="hybridMultilevel"/>
    <w:tmpl w:val="2CB20CA6"/>
    <w:lvl w:ilvl="0" w:tplc="547EFEC4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75912E7"/>
    <w:multiLevelType w:val="hybridMultilevel"/>
    <w:tmpl w:val="4322D3B8"/>
    <w:lvl w:ilvl="0" w:tplc="1D30241A">
      <w:numFmt w:val="bullet"/>
      <w:lvlText w:val=""/>
      <w:lvlJc w:val="left"/>
      <w:pPr>
        <w:tabs>
          <w:tab w:val="num" w:pos="637"/>
        </w:tabs>
        <w:ind w:left="637" w:hanging="495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464"/>
    <w:rsid w:val="00005841"/>
    <w:rsid w:val="00011F65"/>
    <w:rsid w:val="000163C7"/>
    <w:rsid w:val="00023AB5"/>
    <w:rsid w:val="00026B36"/>
    <w:rsid w:val="000302F5"/>
    <w:rsid w:val="0003362F"/>
    <w:rsid w:val="00061103"/>
    <w:rsid w:val="00064A62"/>
    <w:rsid w:val="00070BAF"/>
    <w:rsid w:val="00071CC0"/>
    <w:rsid w:val="0008259E"/>
    <w:rsid w:val="000C55D8"/>
    <w:rsid w:val="001437F2"/>
    <w:rsid w:val="00191DB4"/>
    <w:rsid w:val="001A1E88"/>
    <w:rsid w:val="001A7614"/>
    <w:rsid w:val="001F44E3"/>
    <w:rsid w:val="002078C9"/>
    <w:rsid w:val="00215F89"/>
    <w:rsid w:val="00232128"/>
    <w:rsid w:val="0023306E"/>
    <w:rsid w:val="00234425"/>
    <w:rsid w:val="00242FFC"/>
    <w:rsid w:val="002578EF"/>
    <w:rsid w:val="002D5965"/>
    <w:rsid w:val="00301981"/>
    <w:rsid w:val="0031532C"/>
    <w:rsid w:val="00321075"/>
    <w:rsid w:val="0035237D"/>
    <w:rsid w:val="00371DF6"/>
    <w:rsid w:val="00383E05"/>
    <w:rsid w:val="00391DB2"/>
    <w:rsid w:val="00391F82"/>
    <w:rsid w:val="003A1F6F"/>
    <w:rsid w:val="003D4E6F"/>
    <w:rsid w:val="003F0D8E"/>
    <w:rsid w:val="003F1B70"/>
    <w:rsid w:val="003F20AE"/>
    <w:rsid w:val="004061D6"/>
    <w:rsid w:val="00430ADC"/>
    <w:rsid w:val="00432357"/>
    <w:rsid w:val="00470938"/>
    <w:rsid w:val="00496299"/>
    <w:rsid w:val="004A495F"/>
    <w:rsid w:val="005077D9"/>
    <w:rsid w:val="0054782B"/>
    <w:rsid w:val="00560E60"/>
    <w:rsid w:val="00567AD3"/>
    <w:rsid w:val="00590FD7"/>
    <w:rsid w:val="00592768"/>
    <w:rsid w:val="005A0F96"/>
    <w:rsid w:val="005A1F65"/>
    <w:rsid w:val="005D22F4"/>
    <w:rsid w:val="00604AE5"/>
    <w:rsid w:val="00627BE5"/>
    <w:rsid w:val="00635BDC"/>
    <w:rsid w:val="006421C3"/>
    <w:rsid w:val="0065003C"/>
    <w:rsid w:val="00653777"/>
    <w:rsid w:val="00656147"/>
    <w:rsid w:val="006604D6"/>
    <w:rsid w:val="00660AE9"/>
    <w:rsid w:val="00670AD9"/>
    <w:rsid w:val="006D4F3F"/>
    <w:rsid w:val="006F7EBC"/>
    <w:rsid w:val="00703F6F"/>
    <w:rsid w:val="00712047"/>
    <w:rsid w:val="0074235B"/>
    <w:rsid w:val="00744713"/>
    <w:rsid w:val="007477DF"/>
    <w:rsid w:val="0077743F"/>
    <w:rsid w:val="00786EA7"/>
    <w:rsid w:val="007A5180"/>
    <w:rsid w:val="007B7426"/>
    <w:rsid w:val="007C03E2"/>
    <w:rsid w:val="00807B6F"/>
    <w:rsid w:val="00814C3F"/>
    <w:rsid w:val="00820D4B"/>
    <w:rsid w:val="00822510"/>
    <w:rsid w:val="00832822"/>
    <w:rsid w:val="00834373"/>
    <w:rsid w:val="00841E95"/>
    <w:rsid w:val="00860507"/>
    <w:rsid w:val="0086638E"/>
    <w:rsid w:val="00875E56"/>
    <w:rsid w:val="00881A85"/>
    <w:rsid w:val="008C1C7D"/>
    <w:rsid w:val="00943B8D"/>
    <w:rsid w:val="00971F65"/>
    <w:rsid w:val="00996873"/>
    <w:rsid w:val="009A1464"/>
    <w:rsid w:val="009F3DB4"/>
    <w:rsid w:val="00A21F07"/>
    <w:rsid w:val="00A27745"/>
    <w:rsid w:val="00A32E7D"/>
    <w:rsid w:val="00A47998"/>
    <w:rsid w:val="00AA612E"/>
    <w:rsid w:val="00AA641E"/>
    <w:rsid w:val="00AB7E9C"/>
    <w:rsid w:val="00AC1337"/>
    <w:rsid w:val="00AC2634"/>
    <w:rsid w:val="00AD4CB4"/>
    <w:rsid w:val="00AE7911"/>
    <w:rsid w:val="00B0061F"/>
    <w:rsid w:val="00B37E10"/>
    <w:rsid w:val="00B4283A"/>
    <w:rsid w:val="00B45511"/>
    <w:rsid w:val="00B502F1"/>
    <w:rsid w:val="00B535EC"/>
    <w:rsid w:val="00B61190"/>
    <w:rsid w:val="00B67399"/>
    <w:rsid w:val="00B7017E"/>
    <w:rsid w:val="00B731FE"/>
    <w:rsid w:val="00B7535C"/>
    <w:rsid w:val="00BA1FFC"/>
    <w:rsid w:val="00BC29B7"/>
    <w:rsid w:val="00BE4529"/>
    <w:rsid w:val="00BF02C8"/>
    <w:rsid w:val="00BF1F82"/>
    <w:rsid w:val="00BF7FFC"/>
    <w:rsid w:val="00C11523"/>
    <w:rsid w:val="00C11AAA"/>
    <w:rsid w:val="00C14D2E"/>
    <w:rsid w:val="00C23F54"/>
    <w:rsid w:val="00C50EFA"/>
    <w:rsid w:val="00CA0F1A"/>
    <w:rsid w:val="00CA1CE1"/>
    <w:rsid w:val="00CA3DEF"/>
    <w:rsid w:val="00CB5D2E"/>
    <w:rsid w:val="00CC49FC"/>
    <w:rsid w:val="00CC6119"/>
    <w:rsid w:val="00CC7087"/>
    <w:rsid w:val="00CD3AD4"/>
    <w:rsid w:val="00CE1622"/>
    <w:rsid w:val="00CF0A83"/>
    <w:rsid w:val="00D0542A"/>
    <w:rsid w:val="00D80DF7"/>
    <w:rsid w:val="00DB5E8A"/>
    <w:rsid w:val="00DE5C2B"/>
    <w:rsid w:val="00DF2312"/>
    <w:rsid w:val="00DF4820"/>
    <w:rsid w:val="00DF4FC8"/>
    <w:rsid w:val="00E33EB9"/>
    <w:rsid w:val="00E4091F"/>
    <w:rsid w:val="00E43FD7"/>
    <w:rsid w:val="00E60BA7"/>
    <w:rsid w:val="00E64303"/>
    <w:rsid w:val="00E6613F"/>
    <w:rsid w:val="00E673D3"/>
    <w:rsid w:val="00E71191"/>
    <w:rsid w:val="00E815DF"/>
    <w:rsid w:val="00EA0B6E"/>
    <w:rsid w:val="00EA66DF"/>
    <w:rsid w:val="00EC4814"/>
    <w:rsid w:val="00EC7E31"/>
    <w:rsid w:val="00EE6B9B"/>
    <w:rsid w:val="00EF0339"/>
    <w:rsid w:val="00EF44C8"/>
    <w:rsid w:val="00F048FA"/>
    <w:rsid w:val="00F108B3"/>
    <w:rsid w:val="00F12E08"/>
    <w:rsid w:val="00F15861"/>
    <w:rsid w:val="00F23399"/>
    <w:rsid w:val="00F3362C"/>
    <w:rsid w:val="00F37F56"/>
    <w:rsid w:val="00F55BBF"/>
    <w:rsid w:val="00F6333A"/>
    <w:rsid w:val="00F72B96"/>
    <w:rsid w:val="00F8241A"/>
    <w:rsid w:val="00F91066"/>
    <w:rsid w:val="00F95BF5"/>
    <w:rsid w:val="00FA6AC6"/>
    <w:rsid w:val="00FE1C72"/>
    <w:rsid w:val="00FF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4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21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81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2</Pages>
  <Words>891</Words>
  <Characters>5084</Characters>
  <Application>Microsoft Office Outlook</Application>
  <DocSecurity>0</DocSecurity>
  <Lines>0</Lines>
  <Paragraphs>0</Paragraphs>
  <ScaleCrop>false</ScaleCrop>
  <Company>zwawy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MOE_Arabic</dc:creator>
  <cp:keywords/>
  <dc:description/>
  <cp:lastModifiedBy>SIS</cp:lastModifiedBy>
  <cp:revision>8</cp:revision>
  <cp:lastPrinted>2004-09-17T07:34:00Z</cp:lastPrinted>
  <dcterms:created xsi:type="dcterms:W3CDTF">2012-04-01T04:50:00Z</dcterms:created>
  <dcterms:modified xsi:type="dcterms:W3CDTF">2004-09-17T07:34:00Z</dcterms:modified>
</cp:coreProperties>
</file>